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81" w:after="0" w:line="181" w:lineRule="exact"/>
        <w:ind w:left="107" w:right="-20"/>
        <w:jc w:val="left"/>
        <w:rPr>
          <w:rFonts w:ascii="Trebuchet MS" w:hAnsi="Trebuchet MS" w:cs="Trebuchet MS" w:eastAsia="Trebuchet MS"/>
          <w:sz w:val="16"/>
          <w:szCs w:val="16"/>
        </w:rPr>
      </w:pPr>
      <w:rPr/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16"/>
          <w:w w:val="100"/>
          <w:position w:val="-1"/>
        </w:rPr>
        <w:t>V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ANGELISCHE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LANDESKIRCHE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IN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BADEN: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14"/>
          <w:w w:val="100"/>
          <w:position w:val="-1"/>
        </w:rPr>
        <w:t>W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AS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SIE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2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UNS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9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ANVE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-7"/>
          <w:w w:val="100"/>
          <w:position w:val="-1"/>
        </w:rPr>
        <w:t>R</w:t>
      </w:r>
      <w:r>
        <w:rPr>
          <w:rFonts w:ascii="Trebuchet MS" w:hAnsi="Trebuchet MS" w:cs="Trebuchet MS" w:eastAsia="Trebuchet MS"/>
          <w:sz w:val="16"/>
          <w:szCs w:val="16"/>
          <w:color w:val="006381"/>
          <w:spacing w:val="0"/>
          <w:w w:val="100"/>
          <w:position w:val="-1"/>
        </w:rPr>
        <w:t>TRAUEN</w:t>
      </w:r>
      <w:r>
        <w:rPr>
          <w:rFonts w:ascii="Trebuchet MS" w:hAnsi="Trebuchet MS" w:cs="Trebuchet MS" w:eastAsia="Trebuchet MS"/>
          <w:sz w:val="16"/>
          <w:szCs w:val="16"/>
          <w:color w:val="000000"/>
          <w:spacing w:val="0"/>
          <w:w w:val="100"/>
          <w:position w:val="0"/>
        </w:rPr>
      </w:r>
    </w:p>
    <w:p>
      <w:pPr>
        <w:spacing w:before="2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3" w:after="0" w:line="249" w:lineRule="exact"/>
        <w:ind w:left="561" w:right="-20"/>
        <w:jc w:val="left"/>
        <w:rPr>
          <w:rFonts w:ascii="Trebuchet MS" w:hAnsi="Trebuchet MS" w:cs="Trebuchet MS" w:eastAsia="Trebuchet MS"/>
          <w:sz w:val="22"/>
          <w:szCs w:val="22"/>
        </w:rPr>
      </w:pPr>
      <w:rPr/>
      <w:r>
        <w:rPr/>
        <w:pict>
          <v:group style="position:absolute;margin-left:307.372589pt;margin-top:1.158715pt;width:33.599576pt;height:27.142678pt;mso-position-horizontal-relative:page;mso-position-vertical-relative:paragraph;z-index:-224" coordorigin="6147,23" coordsize="672,543">
            <v:group style="position:absolute;left:6356;top:376;width:455;height:181" coordorigin="6356,376" coordsize="455,181">
              <v:shape style="position:absolute;left:6356;top:376;width:455;height:181" coordorigin="6356,376" coordsize="455,181" path="m6529,376l6462,381,6403,397,6356,424,6368,443,6421,493,6459,546,6461,556,6478,556,6497,557,6542,557,6573,556,6659,553,6731,543,6794,520,6810,492,6808,481,6752,429,6691,402,6615,383,6558,377,6529,376e" filled="t" fillcolor="#717EBD" stroked="f">
                <v:path arrowok="t"/>
                <v:fill/>
              </v:shape>
            </v:group>
            <v:group style="position:absolute;left:6172;top:500;width:261;height:53" coordorigin="6172,500" coordsize="261,53">
              <v:shape style="position:absolute;left:6172;top:500;width:261;height:53" coordorigin="6172,500" coordsize="261,53" path="m6387,500l6218,500,6197,505,6180,520,6173,540,6172,553,6433,553,6433,546,6428,524,6413,508,6393,500,6387,500e" filled="t" fillcolor="#717EBD" stroked="f">
                <v:path arrowok="t"/>
                <v:fill/>
              </v:shape>
            </v:group>
            <v:group style="position:absolute;left:6157;top:32;width:290;height:468" coordorigin="6157,32" coordsize="290,468">
              <v:shape style="position:absolute;left:6157;top:32;width:290;height:468" coordorigin="6157,32" coordsize="290,468" path="m6447,32l6157,32,6157,45,6163,108,6180,170,6218,235,6229,247,6231,258,6278,321,6286,364,6285,389,6264,449,6240,478,6231,489,6231,495,6226,500,6378,500,6373,495,6373,484,6358,472,6326,421,6317,378,6319,354,6339,293,6364,265,6373,249,6384,237,6394,224,6220,224,6211,209,6181,139,6169,75,6168,52,6190,45,6447,45,6447,32e" filled="t" fillcolor="#717EBD" stroked="f">
                <v:path arrowok="t"/>
                <v:fill/>
              </v:shape>
            </v:group>
            <v:group style="position:absolute;left:6190;top:45;width:257;height:179" coordorigin="6190,45" coordsize="257,179">
              <v:shape style="position:absolute;left:6190;top:45;width:257;height:179" coordorigin="6190,45" coordsize="257,179" path="m6447,45l6190,45,6191,68,6201,132,6229,204,6239,219,6220,224,6394,224,6395,223,6429,154,6444,89,6446,66,6447,45e" filled="t" fillcolor="#717EBD" stroked="f">
                <v:path arrowok="t"/>
                <v:fill/>
              </v:shape>
            </v:group>
            <w10:wrap type="none"/>
          </v:group>
        </w:pict>
      </w:r>
      <w:r>
        <w:rPr/>
        <w:pict>
          <v:group style="position:absolute;margin-left:473.972473pt;margin-top:.063615pt;width:24.578442pt;height:26.808868pt;mso-position-horizontal-relative:page;mso-position-vertical-relative:paragraph;z-index:-223" coordorigin="9479,1" coordsize="492,536">
            <v:shape style="position:absolute;left:9479;top:1;width:492;height:536" coordorigin="9479,1" coordsize="492,536" path="m9626,249l9594,249,9604,264,9615,280,9628,297,9642,313,9627,324,9577,386,9553,445,9546,509,9546,512,9622,530,9683,537,9703,537,9727,537,9790,533,9865,519,9885,501,9884,478,9867,416,9833,364,9803,338,9808,325,9729,325,9711,324,9649,286,9626,249,9626,249e" filled="t" fillcolor="#BCD85F" stroked="f">
              <v:path arrowok="t"/>
              <v:fill/>
            </v:shape>
            <v:shape style="position:absolute;left:9479;top:1;width:492;height:536" coordorigin="9479,1" coordsize="492,536" path="m9592,302l9544,302,9554,313,9568,344,9592,302e" filled="t" fillcolor="#BCD85F" stroked="f">
              <v:path arrowok="t"/>
              <v:fill/>
            </v:shape>
            <v:shape style="position:absolute;left:9479;top:1;width:492;height:536" coordorigin="9479,1" coordsize="492,536" path="m9861,166l9815,166,9819,189,9819,212,9804,272,9752,321,9729,325,9808,325,9818,304,9825,286,9832,266,9838,246,9841,236,9877,236,9860,228,9860,220,9861,213,9861,210,9862,205,9862,180,9862,178,9861,166e" filled="t" fillcolor="#BCD85F" stroked="f">
              <v:path arrowok="t"/>
              <v:fill/>
            </v:shape>
            <v:shape style="position:absolute;left:9479;top:1;width:492;height:536" coordorigin="9479,1" coordsize="492,536" path="m9877,236l9841,236,9844,237,9852,248,9862,257,9873,263,9844,274,9891,322,9900,273,9942,273,9959,269,9967,250,9969,243,9915,243,9916,242,9898,242,9878,237,9877,236e" filled="t" fillcolor="#BCD85F" stroked="f">
              <v:path arrowok="t"/>
              <v:fill/>
            </v:shape>
            <v:shape style="position:absolute;left:9479;top:1;width:492;height:536" coordorigin="9479,1" coordsize="492,536" path="m9535,213l9485,257,9527,275,9508,279,9488,280,9479,295,9486,311,9507,312,9527,308,9544,302,9592,302,9602,284,9572,283,9585,267,9587,262,9555,262,9540,248,9535,213e" filled="t" fillcolor="#BCD85F" stroked="f">
              <v:path arrowok="t"/>
              <v:fill/>
            </v:shape>
            <v:shape style="position:absolute;left:9479;top:1;width:492;height:536" coordorigin="9479,1" coordsize="492,536" path="m9942,273l9900,273,9919,275,9939,274,9942,273e" filled="t" fillcolor="#BCD85F" stroked="f">
              <v:path arrowok="t"/>
              <v:fill/>
            </v:shape>
            <v:shape style="position:absolute;left:9479;top:1;width:492;height:536" coordorigin="9479,1" coordsize="492,536" path="m9625,199l9590,199,9591,205,9592,210,9593,216,9584,234,9571,250,9555,262,9587,262,9594,249,9626,249,9618,228,9614,212,9625,199e" filled="t" fillcolor="#BCD85F" stroked="f">
              <v:path arrowok="t"/>
              <v:fill/>
            </v:shape>
            <v:shape style="position:absolute;left:9479;top:1;width:492;height:536" coordorigin="9479,1" coordsize="492,536" path="m9971,231l9951,238,9932,242,9915,243,9969,243,9971,231e" filled="t" fillcolor="#BCD85F" stroked="f">
              <v:path arrowok="t"/>
              <v:fill/>
            </v:shape>
            <v:shape style="position:absolute;left:9479;top:1;width:492;height:536" coordorigin="9479,1" coordsize="492,536" path="m9892,185l9898,242,9916,242,9950,213,9892,185e" filled="t" fillcolor="#BCD85F" stroked="f">
              <v:path arrowok="t"/>
              <v:fill/>
            </v:shape>
            <v:shape style="position:absolute;left:9479;top:1;width:492;height:536" coordorigin="9479,1" coordsize="492,536" path="m9690,1l9632,26,9600,78,9586,149,9586,152,9587,178,9589,194,9590,199,9590,199,9625,199,9627,197,9639,180,9649,163,9656,143,9858,143,9831,69,9775,16,9740,8,9716,8,9701,4,9690,1e" filled="t" fillcolor="#BCD85F" stroked="f">
              <v:path arrowok="t"/>
              <v:fill/>
            </v:shape>
            <v:shape style="position:absolute;left:9479;top:1;width:492;height:536" coordorigin="9479,1" coordsize="492,536" path="m9858,143l9656,143,9673,152,9728,175,9789,187,9770,180,9752,172,9735,162,9718,149,9859,149,9858,143e" filled="t" fillcolor="#BCD85F" stroked="f">
              <v:path arrowok="t"/>
              <v:fill/>
            </v:shape>
            <v:shape style="position:absolute;left:9479;top:1;width:492;height:536" coordorigin="9479,1" coordsize="492,536" path="m9859,149l9718,149,9736,157,9755,162,9775,166,9795,167,9815,166,9861,166,9860,154,9859,149e" filled="t" fillcolor="#BCD85F" stroked="f">
              <v:path arrowok="t"/>
              <v:fill/>
            </v:shape>
            <v:shape style="position:absolute;left:9479;top:1;width:492;height:536" coordorigin="9479,1" coordsize="492,536" path="m9731,7l9716,8,9740,8,9731,7e" filled="t" fillcolor="#BCD85F" stroked="f">
              <v:path arrowok="t"/>
              <v:fill/>
            </v:shape>
          </v:group>
          <w10:wrap type="none"/>
        </w:pict>
      </w:r>
      <w:r>
        <w:rPr/>
        <w:pict>
          <v:shape style="position:absolute;margin-left:536.126526pt;margin-top:-.773685pt;width:28.784284pt;height:28.824pt;mso-position-horizontal-relative:page;mso-position-vertical-relative:paragraph;z-index:-222" type="#_x0000_t75">
            <v:imagedata r:id="rId5" o:title=""/>
          </v:shape>
        </w:pict>
      </w:r>
      <w:r>
        <w:rPr/>
        <w:pict>
          <v:group style="position:absolute;margin-left:600.138306pt;margin-top:-8.231785pt;width:25.782pt;height:36.502900pt;mso-position-horizontal-relative:page;mso-position-vertical-relative:paragraph;z-index:-221" coordorigin="12003,-165" coordsize="516,730">
            <v:group style="position:absolute;left:12088;top:-52;width:346;height:99" coordorigin="12088,-52" coordsize="346,99">
              <v:shape style="position:absolute;left:12088;top:-52;width:346;height:99" coordorigin="12088,-52" coordsize="346,99" path="m12261,-52l12088,34,12095,47,12261,-35,12295,-35,12261,-52e" filled="t" fillcolor="#006381" stroked="f">
                <v:path arrowok="t"/>
                <v:fill/>
              </v:shape>
              <v:shape style="position:absolute;left:12088;top:-52;width:346;height:99" coordorigin="12088,-52" coordsize="346,99" path="m12295,-35l12261,-35,12427,47,12433,34,12295,-35e" filled="t" fillcolor="#006381" stroked="f">
                <v:path arrowok="t"/>
                <v:fill/>
              </v:shape>
            </v:group>
            <v:group style="position:absolute;left:12012;top:172;width:497;height:137" coordorigin="12012,172" coordsize="497,137">
              <v:shape style="position:absolute;left:12012;top:172;width:497;height:137" coordorigin="12012,172" coordsize="497,137" path="m12261,172l12012,295,12019,309,12261,189,12295,189,12261,172e" filled="t" fillcolor="#006381" stroked="f">
                <v:path arrowok="t"/>
                <v:fill/>
              </v:shape>
              <v:shape style="position:absolute;left:12012;top:172;width:497;height:137" coordorigin="12012,172" coordsize="497,137" path="m12295,189l12261,189,12502,309,12509,295,12295,189e" filled="t" fillcolor="#006381" stroked="f">
                <v:path arrowok="t"/>
                <v:fill/>
              </v:shape>
            </v:group>
            <v:group style="position:absolute;left:12219;top:47;width:117;height:120" coordorigin="12219,47" coordsize="117,120">
              <v:shape style="position:absolute;left:12219;top:47;width:117;height:120" coordorigin="12219,47" coordsize="117,120" path="m12255,47l12232,60,12223,76,12223,94,12226,117,12227,120,12224,130,12223,134,12220,142,12220,145,12219,152,12222,160,12224,163,12234,166,12254,164,12263,162,12238,162,12228,158,12298,116,12318,113,12336,113,12334,105,12325,100,12322,99,12318,97,12304,89,12296,77,12285,63,12271,52,12255,47e" filled="t" fillcolor="#006381" stroked="f">
                <v:path arrowok="t"/>
                <v:fill/>
              </v:shape>
              <v:shape style="position:absolute;left:12219;top:47;width:117;height:120" coordorigin="12219,47" coordsize="117,120" path="m12336,113l12318,113,12330,115,12326,125,12258,159,12238,162,12263,162,12323,135,12336,117,12336,113e" filled="t" fillcolor="#006381" stroked="f">
                <v:path arrowok="t"/>
                <v:fill/>
              </v:shape>
            </v:group>
            <v:group style="position:absolute;left:12249;top:132;width:23;height:22" coordorigin="12249,132" coordsize="23,22">
              <v:shape style="position:absolute;left:12249;top:132;width:23;height:22" coordorigin="12249,132" coordsize="23,22" path="m12266,132l12260,135,12254,138,12250,141,12249,149,12255,154,12268,154,12273,149,12273,138,12270,134,12266,132e" filled="t" fillcolor="#006381" stroked="f">
                <v:path arrowok="t"/>
                <v:fill/>
              </v:shape>
            </v:group>
            <v:group style="position:absolute;left:12230;top:-155;width:36;height:106" coordorigin="12230,-155" coordsize="36,106">
              <v:shape style="position:absolute;left:12230;top:-155;width:36;height:106" coordorigin="12230,-155" coordsize="36,106" path="m12266,-110l12255,-110,12255,-49,12266,-49,12266,-110e" filled="t" fillcolor="#006381" stroked="f">
                <v:path arrowok="t"/>
                <v:fill/>
              </v:shape>
              <v:shape style="position:absolute;left:12230;top:-155;width:36;height:106" coordorigin="12230,-155" coordsize="36,106" path="m12291,-121l12230,-121,12230,-110,12291,-110,12291,-121e" filled="t" fillcolor="#006381" stroked="f">
                <v:path arrowok="t"/>
                <v:fill/>
              </v:shape>
              <v:shape style="position:absolute;left:12230;top:-155;width:36;height:106" coordorigin="12230,-155" coordsize="36,106" path="m12266,-155l12255,-155,12255,-121,12266,-121,12266,-155e" filled="t" fillcolor="#006381" stroked="f">
                <v:path arrowok="t"/>
                <v:fill/>
              </v:shape>
            </v:group>
            <v:group style="position:absolute;left:12099;top:-27;width:322;height:262" coordorigin="12099,-27" coordsize="322,262">
              <v:shape style="position:absolute;left:12099;top:-27;width:322;height:262" coordorigin="12099,-27" coordsize="322,262" path="m12394,40l12238,40,12272,41,12299,45,12321,51,12336,59,12345,70,12347,198,12331,198,12406,235,12422,53,12394,40e" filled="t" fillcolor="#006381" stroked="f">
                <v:path arrowok="t"/>
                <v:fill/>
              </v:shape>
              <v:shape style="position:absolute;left:12099;top:-27;width:322;height:262" coordorigin="12099,-27" coordsize="322,262" path="m12261,-27l12099,53,12115,233,12190,198,12174,198,12174,79,12179,65,12192,54,12213,45,12238,40,12394,40,12261,-27e" filled="t" fillcolor="#006381" stroked="f">
                <v:path arrowok="t"/>
                <v:fill/>
              </v:shape>
            </v:group>
            <v:group style="position:absolute;left:12024;top:197;width:473;height:359" coordorigin="12024,197" coordsize="473,359">
              <v:shape style="position:absolute;left:12024;top:197;width:473;height:359" coordorigin="12024,197" coordsize="473,359" path="m12261,197l12024,314,12052,556,12205,556,12205,469,12080,469,12080,349,12086,328,12102,313,12378,313,12495,313,12261,197e" filled="t" fillcolor="#006381" stroked="f">
                <v:path arrowok="t"/>
                <v:fill/>
              </v:shape>
              <v:shape style="position:absolute;left:12024;top:197;width:473;height:359" coordorigin="12024,197" coordsize="473,359" path="m12360,339l12249,339,12277,342,12298,352,12309,366,12312,556,12469,556,12479,469,12357,469,12357,349,12360,339e" filled="t" fillcolor="#006381" stroked="f">
                <v:path arrowok="t"/>
                <v:fill/>
              </v:shape>
              <v:shape style="position:absolute;left:12024;top:197;width:473;height:359" coordorigin="12024,197" coordsize="473,359" path="m12378,313l12102,313,12130,314,12149,323,12159,337,12161,469,12205,469,12205,379,12211,360,12227,346,12249,339,12360,339,12363,328,12378,313e" filled="t" fillcolor="#006381" stroked="f">
                <v:path arrowok="t"/>
                <v:fill/>
              </v:shape>
              <v:shape style="position:absolute;left:12024;top:197;width:473;height:359" coordorigin="12024,197" coordsize="473,359" path="m12495,313l12378,313,12407,314,12425,323,12435,337,12437,469,12479,469,12497,314,12495,313e" filled="t" fillcolor="#006381" stroked="f">
                <v:path arrowok="t"/>
                <v:fill/>
              </v:shape>
            </v:group>
            <w10:wrap type="none"/>
          </v:group>
        </w:pict>
      </w:r>
      <w:r>
        <w:rPr/>
        <w:pict>
          <v:shape style="position:absolute;margin-left:660.593018pt;margin-top:-2.137185pt;width:31.6712pt;height:30.9911pt;mso-position-horizontal-relative:page;mso-position-vertical-relative:paragraph;z-index:-220" type="#_x0000_t75">
            <v:imagedata r:id="rId6" o:title=""/>
          </v:shape>
        </w:pict>
      </w:r>
      <w:r>
        <w:rPr/>
        <w:pict>
          <v:group style="position:absolute;margin-left:726.978027pt;margin-top:5.493615pt;width:31.1947pt;height:21.9305pt;mso-position-horizontal-relative:page;mso-position-vertical-relative:paragraph;z-index:-219" coordorigin="14540,110" coordsize="624,439">
            <v:group style="position:absolute;left:14549;top:330;width:371;height:123" coordorigin="14549,330" coordsize="371,123">
              <v:shape style="position:absolute;left:14549;top:330;width:371;height:123" coordorigin="14549,330" coordsize="371,123" path="m14549,330l14549,359,14738,453,14811,424,14738,424,14549,330e" filled="t" fillcolor="#044F96" stroked="f">
                <v:path arrowok="t"/>
                <v:fill/>
              </v:shape>
              <v:shape style="position:absolute;left:14549;top:330;width:371;height:123" coordorigin="14549,330" coordsize="371,123" path="m14920,351l14738,424,14811,424,14920,380,14920,351e" filled="t" fillcolor="#044F96" stroked="f">
                <v:path arrowok="t"/>
                <v:fill/>
              </v:shape>
            </v:group>
            <v:group style="position:absolute;left:14549;top:219;width:371;height:191" coordorigin="14549,219" coordsize="371,191">
              <v:shape style="position:absolute;left:14549;top:219;width:371;height:191" coordorigin="14549,219" coordsize="371,191" path="m14716,219l14567,278,14549,315,14738,409,14898,346,14776,346,14772,344,14711,344,14640,308,14630,301,14633,300,14650,293,14652,283,14632,273,14738,230,14716,219e" filled="t" fillcolor="#044F96" stroked="f">
                <v:path arrowok="t"/>
                <v:fill/>
              </v:shape>
              <v:shape style="position:absolute;left:14549;top:219;width:371;height:191" coordorigin="14549,219" coordsize="371,191" path="m14882,303l14776,346,14898,346,14920,337,14920,323,14882,303e" filled="t" fillcolor="#044F96" stroked="f">
                <v:path arrowok="t"/>
                <v:fill/>
              </v:shape>
              <v:shape style="position:absolute;left:14549;top:219;width:371;height:191" coordorigin="14549,219" coordsize="371,191" path="m14750,337l14729,338,14716,342,14711,344,14772,344,14769,342,14750,337e" filled="t" fillcolor="#044F96" stroked="f">
                <v:path arrowok="t"/>
                <v:fill/>
              </v:shape>
            </v:group>
            <v:group style="position:absolute;left:14549;top:373;width:371;height:123" coordorigin="14549,373" coordsize="371,123">
              <v:shape style="position:absolute;left:14549;top:373;width:371;height:123" coordorigin="14549,373" coordsize="371,123" path="m14549,373l14549,402,14738,496,14811,467,14738,467,14549,373e" filled="t" fillcolor="#044F96" stroked="f">
                <v:path arrowok="t"/>
                <v:fill/>
              </v:shape>
              <v:shape style="position:absolute;left:14549;top:373;width:371;height:123" coordorigin="14549,373" coordsize="371,123" path="m14920,394l14738,467,14811,467,14920,423,14920,394e" filled="t" fillcolor="#044F96" stroked="f">
                <v:path arrowok="t"/>
                <v:fill/>
              </v:shape>
            </v:group>
            <v:group style="position:absolute;left:14751;top:237;width:115;height:60" coordorigin="14751,237" coordsize="115,60">
              <v:shape style="position:absolute;left:14751;top:237;width:115;height:60" coordorigin="14751,237" coordsize="115,60" path="m14751,237l14803,284,14865,297,14751,237e" filled="t" fillcolor="#044F96" stroked="f">
                <v:path arrowok="t"/>
                <v:fill/>
              </v:shape>
            </v:group>
            <v:group style="position:absolute;left:14549;top:416;width:371;height:123" coordorigin="14549,416" coordsize="371,123">
              <v:shape style="position:absolute;left:14549;top:416;width:371;height:123" coordorigin="14549,416" coordsize="371,123" path="m14549,416l14549,445,14738,539,14811,510,14738,510,14549,416e" filled="t" fillcolor="#044F96" stroked="f">
                <v:path arrowok="t"/>
                <v:fill/>
              </v:shape>
              <v:shape style="position:absolute;left:14549;top:416;width:371;height:123" coordorigin="14549,416" coordsize="371,123" path="m14920,437l14738,510,14811,510,14920,467,14920,437e" filled="t" fillcolor="#044F96" stroked="f">
                <v:path arrowok="t"/>
                <v:fill/>
              </v:shape>
            </v:group>
            <v:group style="position:absolute;left:14816;top:119;width:338;height:183" coordorigin="14816,119" coordsize="338,183">
              <v:shape style="position:absolute;left:14816;top:119;width:338;height:183" coordorigin="14816,119" coordsize="338,183" path="m15038,156l14992,156,15063,193,15072,200,15053,208,15051,218,15071,228,14972,267,15007,285,15007,302,15154,243,15154,215,15038,156e" filled="t" fillcolor="#044F96" stroked="f">
                <v:path arrowok="t"/>
                <v:fill/>
              </v:shape>
              <v:shape style="position:absolute;left:14816;top:119;width:338;height:183" coordorigin="14816,119" coordsize="338,183" path="m14965,119l14816,178,14827,195,14920,158,14930,156,15037,156,14965,119e" filled="t" fillcolor="#044F96" stroked="f">
                <v:path arrowok="t"/>
                <v:fill/>
              </v:shape>
              <v:shape style="position:absolute;left:14816;top:119;width:338;height:183" coordorigin="14816,119" coordsize="338,183" path="m15037,156l14930,156,14934,158,14953,163,14973,163,14986,159,14992,156,15038,156,15037,156e" filled="t" fillcolor="#044F96" stroked="f">
                <v:path arrowok="t"/>
                <v:fill/>
              </v:shape>
            </v:group>
            <v:group style="position:absolute;left:15007;top:301;width:147;height:88" coordorigin="15007,301" coordsize="147,88">
              <v:shape style="position:absolute;left:15007;top:301;width:147;height:88" coordorigin="15007,301" coordsize="147,88" path="m15154,301l15007,359,15007,388,15154,330,15154,301e" filled="t" fillcolor="#044F96" stroked="f">
                <v:path arrowok="t"/>
                <v:fill/>
              </v:shape>
            </v:group>
            <v:group style="position:absolute;left:14721;top:185;width:274;height:287" coordorigin="14721,185" coordsize="274,287">
              <v:shape style="position:absolute;left:14721;top:185;width:274;height:287" coordorigin="14721,185" coordsize="274,287" path="m14782,185l14721,209,14932,317,14932,472,14996,446,14996,292,14782,185e" filled="t" fillcolor="#044F96" stroked="f">
                <v:path arrowok="t"/>
                <v:fill/>
              </v:shape>
            </v:group>
            <v:group style="position:absolute;left:15007;top:257;width:147;height:88" coordorigin="15007,257" coordsize="147,88">
              <v:shape style="position:absolute;left:15007;top:257;width:147;height:88" coordorigin="15007,257" coordsize="147,88" path="m15154,257l15007,316,15007,345,15154,286,15154,257e" filled="t" fillcolor="#044F96" stroked="f">
                <v:path arrowok="t"/>
                <v:fill/>
              </v:shape>
            </v:group>
            <v:group style="position:absolute;left:14846;top:204;width:105;height:53" coordorigin="14846,204" coordsize="105,53">
              <v:shape style="position:absolute;left:14846;top:204;width:105;height:53" coordorigin="14846,204" coordsize="105,53" path="m14846,204l14952,257,14951,255,14950,254,14900,216,14846,204e" filled="t" fillcolor="#044F96" stroked="f">
                <v:path arrowok="t"/>
                <v:fill/>
              </v:shape>
            </v:group>
            <v:group style="position:absolute;left:15007;top:344;width:147;height:88" coordorigin="15007,344" coordsize="147,88">
              <v:shape style="position:absolute;left:15007;top:344;width:147;height:88" coordorigin="15007,344" coordsize="147,88" path="m15154,344l15007,403,15007,432,15154,373,15154,344e" filled="t" fillcolor="#044F96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-2"/>
          <w:w w:val="100"/>
          <w:b/>
          <w:bCs/>
          <w:position w:val="-1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4"/>
          <w:w w:val="100"/>
          <w:b/>
          <w:bCs/>
          <w:position w:val="-1"/>
        </w:rPr>
        <w:t>A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B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5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W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3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5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2"/>
          <w:w w:val="100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IN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3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8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8"/>
          <w:w w:val="100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1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7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10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9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6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8DC63F"/>
          <w:spacing w:val="0"/>
          <w:w w:val="100"/>
          <w:b/>
          <w:bCs/>
          <w:position w:val="-1"/>
        </w:rPr>
        <w:t>?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  <w:position w:val="0"/>
        </w:rPr>
      </w:r>
    </w:p>
    <w:p>
      <w:pPr>
        <w:spacing w:before="3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800"/>
        </w:sectPr>
      </w:pPr>
      <w:rPr/>
    </w:p>
    <w:p>
      <w:pPr>
        <w:spacing w:before="48" w:after="0" w:line="272" w:lineRule="auto"/>
        <w:ind w:left="561" w:right="-44"/>
        <w:jc w:val="left"/>
        <w:rPr>
          <w:rFonts w:ascii="Trebuchet MS" w:hAnsi="Trebuchet MS" w:cs="Trebuchet MS" w:eastAsia="Trebuchet MS"/>
          <w:sz w:val="14"/>
          <w:szCs w:val="14"/>
        </w:rPr>
      </w:pPr>
      <w:rPr/>
      <w:r>
        <w:rPr/>
        <w:pict>
          <v:group style="position:absolute;margin-left:28.555pt;margin-top:15.298356pt;width:768.953pt;height:299.323097pt;mso-position-horizontal-relative:page;mso-position-vertical-relative:paragraph;z-index:-225" coordorigin="571,306" coordsize="15379,5986">
            <v:group style="position:absolute;left:581;top:317;width:15359;height:5965" coordorigin="581,317" coordsize="15359,5965">
              <v:shape style="position:absolute;left:581;top:317;width:15359;height:5965" coordorigin="581,317" coordsize="15359,5965" path="m16521,3121l16521,1115,16045,1568,16028,1579,15994,1603,15945,1639,15850,1708,15720,1802,15618,1874,15374,2052,14478,2722,13664,3207,13327,3389,13026,3546,12661,3730,11398,4119,10132,4375,8896,4609,7694,4821,6531,5014,5410,5187,4334,5342,2333,5602,1162,5733,1162,6282,10873,6282,11025,6159,11976,5353,12958,4488,13974,3560,15225,3332,16493,3126,16521,3121e" filled="t" fillcolor="#FFFFFF" stroked="f">
                <v:path arrowok="t"/>
                <v:fill/>
              </v:shape>
            </v:group>
            <v:group style="position:absolute;left:14050;top:2704;width:7;height:5" coordorigin="14050,2704" coordsize="7,5">
              <v:shape style="position:absolute;left:14050;top:2704;width:7;height:5" coordorigin="14050,2704" coordsize="7,5" path="m14056,2704l14054,2706,14052,2707,14050,2708,14050,2709,14054,2706,14056,2704e" filled="t" fillcolor="#00AEEF" stroked="f">
                <v:path arrowok="t"/>
                <v:fill/>
              </v:shape>
            </v:group>
            <v:group style="position:absolute;left:12497;top:3578;width:2;height:2" coordorigin="12497,3578" coordsize="2,2">
              <v:shape style="position:absolute;left:12497;top:3578;width:2;height:2" coordorigin="12497,3578" coordsize="2,1" path="m12499,3578l12498,3579,12497,3579,12497,3580,12498,3579,12499,3578e" filled="t" fillcolor="#F9ED32" stroked="f">
                <v:path arrowok="t"/>
                <v:fill/>
              </v:shape>
            </v:group>
            <v:group style="position:absolute;left:15450;top:316;width:490;height:1265" coordorigin="15450,316" coordsize="490,1265">
              <v:shape style="position:absolute;left:15450;top:316;width:490;height:1265" coordorigin="15450,316" coordsize="490,1265" path="m15940,1115l15450,1580,15940,1248,15940,1115e" filled="t" fillcolor="#BCD85F" stroked="f">
                <v:path arrowok="t"/>
                <v:fill/>
              </v:shape>
            </v:group>
            <v:group style="position:absolute;left:13826;top:643;width:2114;height:2131" coordorigin="13826,643" coordsize="2114,2131">
              <v:shape style="position:absolute;left:13826;top:643;width:2114;height:2131" coordorigin="13826,643" coordsize="2114,2131" path="m15940,1228l14902,1974,13826,2774,14082,2633,14470,2427,14982,2162,15608,1846,15940,1683,15940,1228e" filled="t" fillcolor="#FFF450" stroked="f">
                <v:path arrowok="t"/>
                <v:fill/>
              </v:shape>
            </v:group>
            <v:group style="position:absolute;left:12363;top:1116;width:3577;height:2532" coordorigin="12363,1116" coordsize="3577,2532">
              <v:shape style="position:absolute;left:12363;top:1116;width:3577;height:2532" coordorigin="12363,1116" coordsize="3577,2532" path="m15940,1570l15167,1992,13770,2796,12363,3648,14026,3093,15668,2578,15940,2497,15940,1570e" filled="t" fillcolor="#95D6D7" stroked="f">
                <v:path arrowok="t"/>
                <v:fill/>
              </v:shape>
            </v:group>
            <v:group style="position:absolute;left:10835;top:2096;width:5105;height:2019" coordorigin="10835,2096" coordsize="5105,2019">
              <v:shape style="position:absolute;left:10835;top:2096;width:5105;height:2019" coordorigin="10835,2096" coordsize="5105,2019" path="m15940,2393l13292,3329,12466,3607,11649,3870,10835,4116,12158,3812,13518,3536,14904,3288,15940,3124,15940,2393e" filled="t" fillcolor="#BCD85F" stroked="f">
                <v:path arrowok="t"/>
                <v:fill/>
              </v:shape>
            </v:group>
            <v:group style="position:absolute;left:581;top:3634;width:11817;height:2648" coordorigin="581,3634" coordsize="11817,2648">
              <v:shape style="position:absolute;left:581;top:3634;width:11817;height:2648" coordorigin="581,3634" coordsize="11817,2648" path="m12979,3634l12943,3642,11571,4068,10254,4456,8993,4807,7789,5125,6640,5410,5548,5666,4513,5894,3535,6096,2614,6274,2570,6282,6980,6282,7372,6130,8228,5787,9071,5437,9898,5082,10706,4724,11492,4362,12250,3998,12979,3634e" filled="t" fillcolor="#8E9ACE" stroked="f">
                <v:path arrowok="t"/>
                <v:fill/>
              </v:shape>
            </v:group>
            <v:group style="position:absolute;left:581;top:2768;width:13255;height:3514" coordorigin="581,2768" coordsize="13255,3514">
              <v:shape style="position:absolute;left:581;top:2768;width:13255;height:3514" coordorigin="581,2768" coordsize="13255,3514" path="m14417,2768l13782,3142,13077,3520,12310,3902,11487,4285,10617,4667,9706,5047,8761,5424,7790,5795,6800,6158,6449,6282,9227,6282,10089,5745,10936,5201,11705,4693,12390,4227,12985,3813,13485,3457,13884,3167,14176,2950,14356,2815,14417,2768e" filled="t" fillcolor="#78D0EB" stroked="f">
                <v:path arrowok="t"/>
                <v:fill/>
              </v:shape>
            </v:group>
            <v:group style="position:absolute;left:581;top:1560;width:14893;height:4722" coordorigin="581,1560" coordsize="14893,4722">
              <v:shape style="position:absolute;left:581;top:1560;width:14893;height:4722" coordorigin="581,1560" coordsize="14893,4722" path="m16055,1560l16037,1572,16003,1597,15969,1621,15794,1749,15702,1814,15489,1967,15297,2109,14553,2668,13787,3222,13015,3759,12236,4282,11449,4789,10653,5282,9848,5762,9033,6228,8934,6282,10871,6282,11551,5718,12615,4795,13718,3798,14864,2721,16055,1560e" filled="t" fillcolor="#69BADE" stroked="f">
                <v:path arrowok="t"/>
                <v:fill/>
              </v:shape>
            </v:group>
            <v:group style="position:absolute;left:581;top:4114;width:10264;height:2169" coordorigin="581,4114" coordsize="10264,2169">
              <v:shape style="position:absolute;left:581;top:4114;width:10264;height:2169" coordorigin="581,4114" coordsize="10264,2169" path="m11426,4114l10158,4370,8920,4604,7716,4818,6551,5011,5428,5184,4350,5340,2345,5600,1162,5733,1162,6282,4614,6282,5812,6044,6008,5990,6557,5827,7120,5650,7708,5454,9007,4999,11426,4114e" filled="t" fillcolor="#0060A1" stroked="f">
                <v:path arrowok="t"/>
                <v:fill/>
              </v:shape>
            </v:group>
            <v:group style="position:absolute;left:1553;top:5394;width:13406;height:514" coordorigin="1553,5394" coordsize="13406,514">
              <v:shape style="position:absolute;left:1553;top:5394;width:13406;height:514" coordorigin="1553,5394" coordsize="13406,514" path="m1553,5908l14959,5908,14959,5394,1553,5394,1553,5908e" filled="t" fillcolor="#69BADE" stroked="f">
                <v:path arrowok="t"/>
                <v:fill/>
              </v:shape>
            </v:group>
            <v:group style="position:absolute;left:1029;top:1688;width:407;height:37" coordorigin="1029,1688" coordsize="407,37">
              <v:shape style="position:absolute;left:1029;top:1688;width:407;height:37" coordorigin="1029,1688" coordsize="407,37" path="m1029,1688l1093,1708,1155,1719,1215,1724,1236,1724,1254,1724,1332,1716,1395,1702,1432,1689,1436,1688,1030,1688,1029,1688e" filled="t" fillcolor="#044F96" stroked="f">
                <v:path arrowok="t"/>
                <v:fill/>
              </v:shape>
            </v:group>
            <v:group style="position:absolute;left:1023;top:1141;width:418;height:547" coordorigin="1023,1141" coordsize="418,547">
              <v:shape style="position:absolute;left:1023;top:1141;width:418;height:547" coordorigin="1023,1141" coordsize="418,547" path="m1222,1141l1162,1149,1106,1170,1102,1172,1099,1176,1100,1200,1101,1219,1107,1281,1130,1338,1133,1351,1145,1412,1161,1449,1153,1455,1091,1508,1052,1574,1032,1633,1024,1676,1023,1681,1025,1685,1030,1688,1436,1688,1438,1687,1441,1682,1439,1663,1424,1602,1399,1547,1351,1484,1340,1475,1224,1475,1208,1468,1170,1416,1156,1357,1155,1335,1157,1334,1173,1330,1196,1326,1215,1324,1238,1323,1350,1323,1351,1317,1137,1317,1125,1246,1123,1207,1125,1187,1182,1168,1244,1164,1344,1164,1328,1158,1308,1151,1284,1145,1266,1143,1246,1141,1222,1141e" filled="t" fillcolor="#044F96" stroked="f">
                <v:path arrowok="t"/>
                <v:fill/>
              </v:shape>
            </v:group>
            <v:group style="position:absolute;left:1224;top:1323;width:126;height:151" coordorigin="1224,1323" coordsize="126,151">
              <v:shape style="position:absolute;left:1224;top:1323;width:126;height:151" coordorigin="1224,1323" coordsize="126,151" path="m1350,1323l1238,1323,1258,1325,1278,1327,1294,1333,1309,1353,1306,1372,1277,1448,1224,1475,1340,1475,1336,1471,1319,1460,1302,1450,1303,1449,1327,1382,1332,1339,1335,1338,1337,1337,1342,1334,1345,1332,1349,1327,1350,1323e" filled="t" fillcolor="#044F96" stroked="f">
                <v:path arrowok="t"/>
                <v:fill/>
              </v:shape>
            </v:group>
            <v:group style="position:absolute;left:1137;top:1301;width:215;height:16" coordorigin="1137,1301" coordsize="215,16">
              <v:shape style="position:absolute;left:1137;top:1301;width:215;height:16" coordorigin="1137,1301" coordsize="215,16" path="m1218,1301l1199,1303,1176,1306,1157,1311,1138,1317,1137,1317,1351,1317,1327,1317,1318,1314,1299,1308,1278,1304,1263,1302,1243,1301,1218,1301e" filled="t" fillcolor="#044F96" stroked="f">
                <v:path arrowok="t"/>
                <v:fill/>
              </v:shape>
            </v:group>
            <v:group style="position:absolute;left:1244;top:1164;width:121;height:153" coordorigin="1244,1164" coordsize="121,153">
              <v:shape style="position:absolute;left:1244;top:1164;width:121;height:153" coordorigin="1244,1164" coordsize="121,153" path="m1344,1164l1244,1164,1262,1165,1282,1168,1306,1174,1325,1181,1342,1190,1342,1211,1335,1277,1327,1317,1351,1317,1362,1242,1365,1187,1365,1182,1365,1181,1354,1181,1345,1164,1344,1164e" filled="t" fillcolor="#044F96" stroked="f">
                <v:path arrowok="t"/>
                <v:fill/>
              </v:shape>
            </v:group>
            <v:group style="position:absolute;left:1212;top:1255;width:40;height:36" coordorigin="1212,1255" coordsize="40,36">
              <v:shape style="position:absolute;left:1212;top:1255;width:40;height:36" coordorigin="1212,1255" coordsize="40,36" path="m1252,1255l1212,1255,1212,1288,1214,1291,1250,1291,1252,1288,1252,1255e" filled="t" fillcolor="#044F96" stroked="f">
                <v:path arrowok="t"/>
                <v:fill/>
              </v:shape>
            </v:group>
            <v:group style="position:absolute;left:1177;top:1215;width:111;height:40" coordorigin="1177,1215" coordsize="111,40">
              <v:shape style="position:absolute;left:1177;top:1215;width:111;height:40" coordorigin="1177,1215" coordsize="111,40" path="m1286,1215l1179,1215,1177,1217,1177,1253,1179,1255,1286,1255,1288,1253,1288,1217,1286,1215e" filled="t" fillcolor="#044F96" stroked="f">
                <v:path arrowok="t"/>
                <v:fill/>
              </v:shape>
            </v:group>
            <v:group style="position:absolute;left:1212;top:1179;width:40;height:35" coordorigin="1212,1179" coordsize="40,35">
              <v:shape style="position:absolute;left:1212;top:1179;width:40;height:35" coordorigin="1212,1179" coordsize="40,35" path="m1250,1179l1214,1179,1212,1182,1212,1215,1252,1215,1252,1182,1250,1179e" filled="t" fillcolor="#044F96" stroked="f">
                <v:path arrowok="t"/>
                <v:fill/>
              </v:shape>
            </v:group>
            <v:group style="position:absolute;left:1354;top:1171;width:12;height:10" coordorigin="1354,1171" coordsize="12,10">
              <v:shape style="position:absolute;left:1354;top:1171;width:12;height:10" coordorigin="1354,1171" coordsize="12,10" path="m1359,1171l1354,1181,1365,1181,1366,1177,1363,1173,1359,1171e" filled="t" fillcolor="#044F96" stroked="f">
                <v:path arrowok="t"/>
                <v:fill/>
              </v:shape>
            </v:group>
            <v:group style="position:absolute;left:3608;top:1048;width:502;height:643" coordorigin="3608,1048" coordsize="502,643">
              <v:shape style="position:absolute;left:3608;top:1048;width:502;height:643" coordorigin="3608,1048" coordsize="502,643" path="m3669,1118l3618,1118,3608,1126,3608,1683,3618,1691,4100,1691,4110,1683,4110,1644,3943,1644,3875,1579,3887,1564,3974,1564,4028,1517,4110,1517,4110,1488,3674,1488,3674,1453,4110,1453,4110,1424,3674,1424,3674,1389,4110,1389,4110,1360,3674,1360,3674,1325,4110,1325,4110,1296,3674,1296,3674,1260,4110,1260,4110,1214,3676,1214,3663,1208,3647,1189,3646,1176,3669,1118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517l4028,1517,4048,1527,3943,1644,4110,1644,4110,1517e" filled="t" fillcolor="#044F96" stroked="f">
                <v:path arrowok="t"/>
                <v:fill/>
              </v:shape>
              <v:shape style="position:absolute;left:3608;top:1048;width:502;height:643" coordorigin="3608,1048" coordsize="502,643" path="m3974,1564l3887,1564,3940,1594,3974,1564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453l3966,1453,3966,1488,4110,1488,4110,1453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389l4043,1389,4043,1424,4110,1424,4110,1389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325l3966,1325,3966,1360,4110,1360,4110,1325e" filled="t" fillcolor="#044F96" stroked="f">
                <v:path arrowok="t"/>
                <v:fill/>
              </v:shape>
              <v:shape style="position:absolute;left:3608;top:1048;width:502;height:643" coordorigin="3608,1048" coordsize="502,643" path="m4110,1260l4043,1260,4043,1296,4110,1296,4110,1260e" filled="t" fillcolor="#044F96" stroked="f">
                <v:path arrowok="t"/>
                <v:fill/>
              </v:shape>
              <v:shape style="position:absolute;left:3608;top:1048;width:502;height:643" coordorigin="3608,1048" coordsize="502,643" path="m4100,1118l4048,1118,4072,1176,4070,1189,4055,1208,4042,1214,4110,1214,4110,1126,4100,1118e" filled="t" fillcolor="#044F96" stroked="f">
                <v:path arrowok="t"/>
                <v:fill/>
              </v:shape>
              <v:shape style="position:absolute;left:3608;top:1048;width:502;height:643" coordorigin="3608,1048" coordsize="502,643" path="m4005,1106l3713,1106,3698,1115,3673,1177,3674,1182,3679,1189,3684,1191,4033,1191,4038,1189,4044,1182,4044,1177,4019,1115,4005,1106e" filled="t" fillcolor="#044F96" stroked="f">
                <v:path arrowok="t"/>
                <v:fill/>
              </v:shape>
              <v:shape style="position:absolute;left:3608;top:1048;width:502;height:643" coordorigin="3608,1048" coordsize="502,643" path="m3869,1048l3837,1055,3819,1070,3811,1085,3808,1099,3795,1106,3922,1106,3910,1099,3909,1095,3848,1095,3839,1087,3839,1068,3848,1060,3891,1060,3869,1048e" filled="t" fillcolor="#044F96" stroked="f">
                <v:path arrowok="t"/>
                <v:fill/>
              </v:shape>
              <v:shape style="position:absolute;left:3608;top:1048;width:502;height:643" coordorigin="3608,1048" coordsize="502,643" path="m3891,1060l3870,1060,3879,1068,3879,1087,3870,1095,3909,1095,3909,1091,3905,1079,3894,1061,3891,1060e" filled="t" fillcolor="#044F96" stroked="f">
                <v:path arrowok="t"/>
                <v:fill/>
              </v:shape>
            </v:group>
            <v:group style="position:absolute;left:4869;top:1179;width:645;height:531" coordorigin="4869,1179" coordsize="645,531">
              <v:shape style="position:absolute;left:4869;top:1179;width:645;height:531" coordorigin="4869,1179" coordsize="645,531" path="m4896,1548l4887,1564,4885,1582,4891,1601,5216,1710,5239,1700,5209,1700,5206,1680,5209,1661,4896,1548e" filled="t" fillcolor="#82CA9C" stroked="f">
                <v:path arrowok="t"/>
                <v:fill/>
              </v:shape>
              <v:shape style="position:absolute;left:4869;top:1179;width:645;height:531" coordorigin="4869,1179" coordsize="645,531" path="m5411,1611l5209,1700,5239,1700,5424,1619,5423,1615,5411,1611e" filled="t" fillcolor="#82CA9C" stroked="f">
                <v:path arrowok="t"/>
                <v:fill/>
              </v:shape>
              <v:shape style="position:absolute;left:4869;top:1179;width:645;height:531" coordorigin="4869,1179" coordsize="645,531" path="m4894,1478l4886,1494,4884,1511,4890,1531,5214,1640,5238,1630,5208,1630,5205,1610,5207,1591,4894,1478e" filled="t" fillcolor="#82CA9C" stroked="f">
                <v:path arrowok="t"/>
                <v:fill/>
              </v:shape>
              <v:shape style="position:absolute;left:4869;top:1179;width:645;height:531" coordorigin="4869,1179" coordsize="645,531" path="m5410,1541l5208,1630,5238,1630,5423,1548,5422,1545,5415,1542,5410,1541e" filled="t" fillcolor="#82CA9C" stroked="f">
                <v:path arrowok="t"/>
                <v:fill/>
              </v:shape>
              <v:shape style="position:absolute;left:4869;top:1179;width:645;height:531" coordorigin="4869,1179" coordsize="645,531" path="m4896,1408l4887,1424,4886,1440,4885,1442,4891,1461,5216,1571,5240,1560,5209,1560,5206,1541,5209,1521,4896,1408e" filled="t" fillcolor="#82CA9C" stroked="f">
                <v:path arrowok="t"/>
                <v:fill/>
              </v:shape>
              <v:shape style="position:absolute;left:4869;top:1179;width:645;height:531" coordorigin="4869,1179" coordsize="645,531" path="m5411,1471l5209,1560,5240,1560,5424,1479,5423,1475,5411,1471e" filled="t" fillcolor="#82CA9C" stroked="f">
                <v:path arrowok="t"/>
                <v:fill/>
              </v:shape>
              <v:shape style="position:absolute;left:4869;top:1179;width:645;height:531" coordorigin="4869,1179" coordsize="645,531" path="m5003,1361l4902,1405,5220,1507,5343,1453,5344,1442,5182,1442,5164,1442,5092,1436,5025,1416,5004,1390,5003,1361e" filled="t" fillcolor="#82CA9C" stroked="f">
                <v:path arrowok="t"/>
                <v:fill/>
              </v:shape>
              <v:shape style="position:absolute;left:4869;top:1179;width:645;height:531" coordorigin="4869,1179" coordsize="645,531" path="m5440,1241l5152,1241,5162,1242,5371,1276,5373,1279,5373,1342,5371,1342,5369,1343,5369,1353,5368,1358,5373,1360,5372,1363,5372,1373,5369,1375,5369,1379,5358,1445,5375,1451,5400,1449,5396,1375,5393,1373,5393,1370,5392,1363,5392,1359,5396,1358,5396,1353,5396,1346,5395,1343,5393,1342,5391,1342,5391,1297,5510,1266,5513,1265,5514,1263,5510,1261,5440,1241e" filled="t" fillcolor="#82CA9C" stroked="f">
                <v:path arrowok="t"/>
                <v:fill/>
              </v:shape>
              <v:shape style="position:absolute;left:4869;top:1179;width:645;height:531" coordorigin="4869,1179" coordsize="645,531" path="m5337,1388l5274,1432,5201,1441,5182,1442,5344,1442,5352,1392,5337,1388e" filled="t" fillcolor="#82CA9C" stroked="f">
                <v:path arrowok="t"/>
                <v:fill/>
              </v:shape>
              <v:shape style="position:absolute;left:4869;top:1179;width:645;height:531" coordorigin="4869,1179" coordsize="645,531" path="m5018,1307l5018,1383,5072,1418,5148,1427,5176,1428,5204,1427,5278,1416,5323,1383,5323,1349,5110,1349,5097,1349,5084,1342,5018,1307e" filled="t" fillcolor="#82CA9C" stroked="f">
                <v:path arrowok="t"/>
                <v:fill/>
              </v:shape>
              <v:shape style="position:absolute;left:4869;top:1179;width:645;height:531" coordorigin="4869,1179" coordsize="645,531" path="m5323,1312l5110,1349,5323,1349,5323,1312e" filled="t" fillcolor="#82CA9C" stroked="f">
                <v:path arrowok="t"/>
                <v:fill/>
              </v:shape>
              <v:shape style="position:absolute;left:4869;top:1179;width:645;height:531" coordorigin="4869,1179" coordsize="645,531" path="m5224,1179l4879,1208,4869,1209,4870,1214,4874,1215,5100,1334,5109,1335,5353,1293,5360,1289,5359,1287,5355,1286,5149,1253,5152,1241,5440,1241,5228,1179,5224,1179e" filled="t" fillcolor="#82CA9C" stroked="f">
                <v:path arrowok="t"/>
                <v:fill/>
              </v:shape>
            </v:group>
            <v:group style="position:absolute;left:11127;top:3251;width:2;height:1521" coordorigin="11127,3251" coordsize="2,1521">
              <v:shape style="position:absolute;left:11127;top:3251;width:2;height:1521" coordorigin="11127,3251" coordsize="0,1521" path="m11127,4772l11127,3251e" filled="f" stroked="t" strokeweight=".846pt" strokecolor="#66B345">
                <v:path arrowok="t"/>
              </v:shape>
            </v:group>
            <v:group style="position:absolute;left:13078;top:3018;width:1868;height:2246" coordorigin="13078,3018" coordsize="1868,2246">
              <v:shape style="position:absolute;left:13078;top:3018;width:1868;height:2246" coordorigin="13078,3018" coordsize="1868,2246" path="m14946,3018l14946,5264,13078,5264e" filled="f" stroked="t" strokeweight=".924pt" strokecolor="#044F96">
                <v:path arrowok="t"/>
              </v:shape>
            </v:group>
            <v:group style="position:absolute;left:1562;top:3582;width:3688;height:1655" coordorigin="1562,3582" coordsize="3688,1655">
              <v:shape style="position:absolute;left:1562;top:3582;width:3688;height:1655" coordorigin="1562,3582" coordsize="3688,1655" path="m1562,3582l1562,5238,5250,5238e" filled="f" stroked="t" strokeweight=".846pt" strokecolor="#044F96">
                <v:path arrowok="t"/>
              </v:shape>
            </v:group>
            <v:group style="position:absolute;left:2712;top:3442;width:2885;height:1574" coordorigin="2712,3442" coordsize="2885,1574">
              <v:shape style="position:absolute;left:2712;top:3442;width:2885;height:1574" coordorigin="2712,3442" coordsize="2885,1574" path="m2712,3442l2712,5016,5597,5016e" filled="f" stroked="t" strokeweight=".846pt" strokecolor="#94D6DA">
                <v:path arrowok="t"/>
              </v:shape>
            </v:group>
            <v:group style="position:absolute;left:4017;top:3729;width:1802;height:586" coordorigin="4017,3729" coordsize="1802,586">
              <v:shape style="position:absolute;left:4017;top:3729;width:1802;height:586" coordorigin="4017,3729" coordsize="1802,586" path="m4017,3729l4017,4315,5819,4315e" filled="f" stroked="t" strokeweight=".924pt" strokecolor="#044F96">
                <v:path arrowok="t"/>
              </v:shape>
            </v:group>
            <v:group style="position:absolute;left:5280;top:3729;width:1414;height:232" coordorigin="5280,3729" coordsize="1414,232">
              <v:shape style="position:absolute;left:5280;top:3729;width:1414;height:232" coordorigin="5280,3729" coordsize="1414,232" path="m5280,3729l5280,3961,6694,3961e" filled="f" stroked="t" strokeweight=".924pt" strokecolor="#82CA9C">
                <v:path arrowok="t"/>
              </v:shape>
            </v:group>
            <v:group style="position:absolute;left:6600;top:3097;width:885;height:364" coordorigin="6600,3097" coordsize="885,364">
              <v:shape style="position:absolute;left:6600;top:3097;width:885;height:364" coordorigin="6600,3097" coordsize="885,364" path="m6600,3097l6600,3461,7486,3461e" filled="f" stroked="t" strokeweight=".924pt" strokecolor="#717EBD">
                <v:path arrowok="t"/>
              </v:shape>
            </v:group>
            <v:group style="position:absolute;left:2300;top:1216;width:431;height:418" coordorigin="2300,1216" coordsize="431,418">
              <v:shape style="position:absolute;left:2300;top:1216;width:431;height:418" coordorigin="2300,1216" coordsize="431,418" path="m2463,1216l2370,1216,2363,1236,2356,1255,2348,1273,2339,1290,2330,1307,2322,1324,2314,1342,2308,1361,2303,1381,2300,1403,2301,1429,2319,1495,2355,1545,2406,1580,2445,1595,2460,1634,2595,1634,2595,1599,2616,1593,2674,1566,2719,1524,2732,1506,2537,1506,2517,1506,2505,1506,2493,1505,2483,1504,2483,1501,2463,1501,2406,1472,2387,1403,2387,1397,2388,1381,2388,1378,2389,1358,2391,1335,2396,1283,2398,1254,2400,1224,2463,1216e" filled="t" fillcolor="#94D6DA" stroked="f">
                <v:path arrowok="t"/>
                <v:fill/>
              </v:shape>
            </v:group>
            <v:group style="position:absolute;left:2537;top:1216;width:197;height:290" coordorigin="2537,1216" coordsize="197,290">
              <v:shape style="position:absolute;left:2537;top:1216;width:197;height:290" coordorigin="2537,1216" coordsize="197,290" path="m2591,1216l2570,1216,2570,1504,2560,1505,2549,1506,2537,1506,2732,1506,2734,1501,2591,1501,2591,1216e" filled="t" fillcolor="#94D6DA" stroked="f">
                <v:path arrowok="t"/>
                <v:fill/>
              </v:shape>
            </v:group>
            <v:group style="position:absolute;left:2527;top:1216;width:2;height:290" coordorigin="2527,1216" coordsize="2,290">
              <v:shape style="position:absolute;left:2527;top:1216;width:2;height:290" coordorigin="2527,1216" coordsize="0,290" path="m2527,1216l2527,1506e" filled="f" stroked="t" strokeweight="1.113pt" strokecolor="#94D6DA">
                <v:path arrowok="t"/>
              </v:shape>
            </v:group>
            <v:group style="position:absolute;left:2591;top:1216;width:164;height:285" coordorigin="2591,1216" coordsize="164,285">
              <v:shape style="position:absolute;left:2591;top:1216;width:164;height:285" coordorigin="2591,1216" coordsize="164,285" path="m2685,1216l2654,1216,2656,1248,2659,1278,2661,1307,2664,1337,2666,1356,2667,1378,2668,1397,2668,1403,2650,1472,2596,1500,2591,1501,2734,1501,2741,1488,2748,1468,2753,1445,2755,1422,2753,1397,2738,1337,2713,1285,2705,1268,2697,1251,2690,1233,2685,1216e" filled="t" fillcolor="#94D6DA" stroked="f">
                <v:path arrowok="t"/>
                <v:fill/>
              </v:shape>
            </v:group>
            <v:group style="position:absolute;left:2473;top:1216;width:2;height:285" coordorigin="2473,1216" coordsize="2,285">
              <v:shape style="position:absolute;left:2473;top:1216;width:2;height:285" coordorigin="2473,1216" coordsize="0,285" path="m2473,1216l2473,1501e" filled="f" stroked="t" strokeweight="1.113pt" strokecolor="#94D6DA">
                <v:path arrowok="t"/>
              </v:shape>
            </v:group>
            <v:group style="position:absolute;left:2359;top:1204;width:333;height:2" coordorigin="2359,1204" coordsize="333,2">
              <v:shape style="position:absolute;left:2359;top:1204;width:333;height:2" coordorigin="2359,1204" coordsize="333,0" path="m2359,1204l2692,1204e" filled="f" stroked="t" strokeweight="1.366pt" strokecolor="#94D6DA">
                <v:path arrowok="t"/>
              </v:shape>
            </v:group>
            <v:group style="position:absolute;left:2370;top:1160;width:33;height:31" coordorigin="2370,1160" coordsize="33,31">
              <v:shape style="position:absolute;left:2370;top:1160;width:33;height:31" coordorigin="2370,1160" coordsize="33,31" path="m2402,1160l2370,1160,2376,1164,2376,1174,2376,1177,2375,1183,2374,1191,2402,1191,2402,1183,2402,1176,2402,1164,2402,1160e" filled="t" fillcolor="#94D6DA" stroked="f">
                <v:path arrowok="t"/>
                <v:fill/>
              </v:shape>
            </v:group>
            <v:group style="position:absolute;left:2452;top:1107;width:43;height:84" coordorigin="2452,1107" coordsize="43,84">
              <v:shape style="position:absolute;left:2452;top:1107;width:43;height:84" coordorigin="2452,1107" coordsize="43,84" path="m2479,1107l2467,1107,2462,1109,2454,1117,2452,1122,2452,1134,2454,1140,2459,1145,2463,1147,2463,1191,2483,1191,2483,1147,2487,1145,2492,1140,2494,1134,2494,1122,2492,1117,2484,1109,2479,1107e" filled="t" fillcolor="#94D6DA" stroked="f">
                <v:path arrowok="t"/>
                <v:fill/>
              </v:shape>
            </v:group>
            <v:group style="position:absolute;left:2506;top:1067;width:43;height:124" coordorigin="2506,1067" coordsize="43,124">
              <v:shape style="position:absolute;left:2506;top:1067;width:43;height:124" coordorigin="2506,1067" coordsize="43,124" path="m2533,1067l2521,1067,2516,1069,2508,1077,2506,1082,2506,1094,2508,1099,2513,1105,2515,1106,2517,1107,2517,1191,2537,1191,2537,1107,2541,1105,2546,1099,2549,1094,2549,1082,2546,1077,2538,1069,2533,1067e" filled="t" fillcolor="#94D6DA" stroked="f">
                <v:path arrowok="t"/>
                <v:fill/>
              </v:shape>
            </v:group>
            <v:group style="position:absolute;left:2559;top:1107;width:43;height:84" coordorigin="2559,1107" coordsize="43,84">
              <v:shape style="position:absolute;left:2559;top:1107;width:43;height:84" coordorigin="2559,1107" coordsize="43,84" path="m2586,1107l2559,1134,2561,1140,2567,1145,2570,1147,2570,1191,2591,1191,2591,1147,2594,1145,2600,1140,2602,1134,2602,1122,2600,1117,2592,1109,2586,1107e" filled="t" fillcolor="#94D6DA" stroked="f">
                <v:path arrowok="t"/>
                <v:fill/>
              </v:shape>
            </v:group>
            <v:group style="position:absolute;left:2591;top:1110;width:141;height:81" coordorigin="2591,1110" coordsize="141,81">
              <v:shape style="position:absolute;left:2591;top:1110;width:141;height:81" coordorigin="2591,1110" coordsize="141,81" path="m2690,1110l2653,1166,2653,1181,2653,1191,2591,1191,2680,1191,2679,1183,2679,1177,2679,1174,2678,1164,2686,1151,2731,1151,2729,1138,2723,1125,2714,1116,2702,1111,2690,1110e" filled="t" fillcolor="#94D6DA" stroked="f">
                <v:path arrowok="t"/>
                <v:fill/>
              </v:shape>
            </v:group>
            <v:group style="position:absolute;left:2686;top:1151;width:46;height:32" coordorigin="2686,1151" coordsize="46,32">
              <v:shape style="position:absolute;left:2686;top:1151;width:46;height:32" coordorigin="2686,1151" coordsize="46,32" path="m2731,1151l2686,1151,2687,1167,2698,1181,2714,1182,2729,1174,2732,1154,2731,1151e" filled="t" fillcolor="#94D6DA" stroked="f">
                <v:path arrowok="t"/>
                <v:fill/>
              </v:shape>
            </v:group>
            <v:group style="position:absolute;left:2319;top:1108;width:83;height:74" coordorigin="2319,1108" coordsize="83,74">
              <v:shape style="position:absolute;left:2319;top:1108;width:83;height:74" coordorigin="2319,1108" coordsize="83,74" path="m2356,1108l2343,1112,2332,1119,2323,1130,2319,1144,2319,1147,2320,1161,2329,1176,2345,1182,2360,1177,2370,1160,2402,1160,2400,1144,2393,1127,2383,1116,2370,1110,2356,1108e" filled="t" fillcolor="#94D6DA" stroked="f">
                <v:path arrowok="t"/>
                <v:fill/>
              </v:shape>
            </v:group>
            <v:group style="position:absolute;left:2402;top:1647;width:250;height:44" coordorigin="2402,1647" coordsize="250,44">
              <v:shape style="position:absolute;left:2402;top:1647;width:250;height:44" coordorigin="2402,1647" coordsize="250,44" path="m2642,1647l2412,1647,2402,1658,2402,1691,2652,1691,2652,1658,2642,1647e" filled="t" fillcolor="#94D6DA" stroked="f">
                <v:path arrowok="t"/>
                <v:fill/>
              </v:shape>
            </v:group>
            <v:group style="position:absolute;left:7450;top:517;width:4103;height:4833" coordorigin="7450,517" coordsize="4103,4833">
              <v:shape style="position:absolute;left:7450;top:517;width:4103;height:4833" coordorigin="7450,517" coordsize="4103,4833" path="m8028,517l8025,587,8020,665,8013,749,8005,820,7979,869,7972,876,7975,884,7987,895,8009,910,8005,967,7998,1045,7991,1116,7978,1142,7972,1171,7658,1852,7450,2054,7480,2087,7517,2087,7517,2108,7573,2123,7573,2188,7572,2268,7569,2347,7547,2406,7542,2423,7549,2439,7572,2450,7572,2905,7546,2913,7541,2934,7549,2947,7570,2954,7572,2976,7572,5350,11410,5350,11410,4022,11554,4022,11158,3230,10533,3230,10533,3203,8402,3203,8404,2965,8408,2958,8415,2954,8422,2948,8429,2933,8428,2918,8402,2917,8403,2460,8411,2442,8423,2433,8429,2420,8429,2396,8402,2396,8402,2124,8476,2107,8476,2085,8509,2085,8540,2056,8360,1852,8176,1434,8117,1298,8086,1226,8059,1162,8051,1137,8038,1131,8052,900,8068,889,8075,881,8072,874,8060,866,8038,856,8028,517e" filled="t" fillcolor="#717EBD" stroked="f">
                <v:path arrowok="t"/>
                <v:fill/>
              </v:shape>
              <v:shape style="position:absolute;left:7450;top:517;width:4103;height:4833" coordorigin="7450,517" coordsize="4103,4833" path="m10540,3181l10425,3181,10425,3203,10540,3203,10540,3181e" filled="t" fillcolor="#717EBD" stroked="f">
                <v:path arrowok="t"/>
                <v:fill/>
              </v:shape>
            </v:group>
            <v:group style="position:absolute;left:6634;top:3821;width:1299;height:1528" coordorigin="6634,3821" coordsize="1299,1528">
              <v:shape style="position:absolute;left:6634;top:3821;width:1299;height:1528" coordorigin="6634,3821" coordsize="1299,1528" path="m6944,4415l6662,4415,6661,4424,6665,4428,6673,4432,6673,4576,6670,4577,6665,4578,6661,4580,6662,4589,6665,4589,6672,4592,6673,4599,6673,5350,7887,5350,7887,4929,7933,4929,7808,4679,7610,4679,7610,4670,6936,4670,6936,4588,6943,4588,6945,4580,6936,4580,6936,4427,6944,4427,6944,4424,6944,4415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7612,4663l7576,4663,7576,4670,7612,4670,7612,4663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6943,4588l6936,4588,6941,4596,6943,4588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6945,4579l6936,4580,6945,4580,6945,4579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6944,4427l6936,4427,6943,4429,6944,4427e" filled="t" fillcolor="#82CA9C" stroked="f">
                <v:path arrowok="t"/>
                <v:fill/>
              </v:shape>
              <v:shape style="position:absolute;left:6634;top:3821;width:1299;height:1528" coordorigin="6634,3821" coordsize="1299,1528" path="m6817,3821l6814,3889,6795,3934,6811,3948,6809,3967,6808,3994,6807,4015,6801,4016,6799,4027,6700,4243,6634,4307,6644,4317,6655,4317,6655,4324,6673,4328,6673,4415,6936,4415,6936,4329,6959,4323,6959,4317,6969,4317,6979,4307,6921,4240,6856,4093,6831,4035,6825,4015,6820,4015,6820,3944,6836,3934,6820,3927,6817,3821e" filled="t" fillcolor="#82CA9C" stroked="f">
                <v:path arrowok="t"/>
                <v:fill/>
              </v:shape>
            </v:group>
            <v:group style="position:absolute;left:5371;top:5084;width:226;height:266" coordorigin="5371,5084" coordsize="226,266">
              <v:shape style="position:absolute;left:5371;top:5084;width:226;height:266" coordorigin="5371,5084" coordsize="226,266" path="m5425,5187l5376,5187,5376,5189,5377,5190,5378,5190,5378,5215,5377,5216,5377,5218,5378,5218,5378,5350,5589,5350,5589,5277,5597,5277,5575,5233,5541,5233,5541,5232,5541,5232,5423,5232,5423,5217,5425,5217,5425,5217,5423,5216,5423,5189,5425,5189,5425,5187e" filled="t" fillcolor="#044F96" stroked="f">
                <v:path arrowok="t"/>
                <v:fill/>
              </v:shape>
              <v:shape style="position:absolute;left:5371;top:5084;width:226;height:266" coordorigin="5371,5084" coordsize="226,266" path="m5541,5230l5535,5230,5535,5232,5541,5232,5541,5230e" filled="t" fillcolor="#044F96" stroked="f">
                <v:path arrowok="t"/>
                <v:fill/>
              </v:shape>
              <v:shape style="position:absolute;left:5371;top:5084;width:226;height:266" coordorigin="5371,5084" coordsize="226,266" path="m5425,5217l5423,5217,5424,5219,5425,5217e" filled="t" fillcolor="#044F96" stroked="f">
                <v:path arrowok="t"/>
                <v:fill/>
              </v:shape>
              <v:shape style="position:absolute;left:5371;top:5084;width:226;height:266" coordorigin="5371,5084" coordsize="226,266" path="m5425,5189l5423,5189,5425,5190,5425,5189e" filled="t" fillcolor="#044F96" stroked="f">
                <v:path arrowok="t"/>
                <v:fill/>
              </v:shape>
              <v:shape style="position:absolute;left:5371;top:5084;width:226;height:266" coordorigin="5371,5084" coordsize="226,266" path="m5428,5170l5375,5170,5375,5171,5378,5172,5378,5187,5423,5187,5424,5172,5428,5170e" filled="t" fillcolor="#044F96" stroked="f">
                <v:path arrowok="t"/>
                <v:fill/>
              </v:shape>
              <v:shape style="position:absolute;left:5371;top:5084;width:226;height:266" coordorigin="5371,5084" coordsize="226,266" path="m5403,5084l5402,5101,5402,5103,5399,5104,5402,5106,5401,5115,5401,5118,5400,5118,5400,5120,5383,5157,5371,5168,5373,5170,5430,5170,5430,5169,5432,5168,5421,5157,5405,5120,5404,5118,5403,5118,5403,5105,5406,5104,5403,5103,5403,5084e" filled="t" fillcolor="#044F96" stroked="f">
                <v:path arrowok="t"/>
                <v:fill/>
              </v:shape>
            </v:group>
            <v:group style="position:absolute;left:5819;top:4135;width:1032;height:1215" coordorigin="5819,4135" coordsize="1032,1215">
              <v:shape style="position:absolute;left:5819;top:4135;width:1032;height:1215" coordorigin="5819,4135" coordsize="1032,1215" path="m6065,4607l5841,4607,5841,4614,5844,4617,5850,4620,5850,4735,5848,4735,5844,4736,5841,4738,5841,4745,5844,4745,5849,4747,5850,4753,5850,5350,6815,5350,6815,5016,6852,5016,6752,4816,6595,4816,6595,4810,6059,4810,6059,4745,6065,4745,6066,4738,6059,4738,6059,4616,6065,4616,6065,4614,6065,4607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6597,4804l6567,4804,6567,4810,6597,4810,6597,4804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6065,4745l6059,4745,6063,4750,6065,4745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6066,4737l6059,4738,6066,4738,6066,4737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6065,4616l6059,4616,6065,4618,6065,4616e" filled="t" fillcolor="#044F96" stroked="f">
                <v:path arrowok="t"/>
                <v:fill/>
              </v:shape>
              <v:shape style="position:absolute;left:5819;top:4135;width:1032;height:1215" coordorigin="5819,4135" coordsize="1032,1215" path="m5965,4135l5961,4204,5947,4224,5959,4241,5958,4266,5957,4288,5952,4290,5950,4298,5871,4470,5819,4521,5827,4529,5836,4529,5836,4534,5850,4538,5850,4607,6059,4607,6059,4538,6077,4534,6077,4528,6086,4528,6093,4521,6048,4469,5994,4346,5971,4289,5967,4288,5967,4232,5979,4225,5967,4219,5965,4135e" filled="t" fillcolor="#044F96" stroked="f">
                <v:path arrowok="t"/>
                <v:fill/>
              </v:shape>
            </v:group>
            <v:group style="position:absolute;left:12066;top:4453;width:762;height:897" coordorigin="12066,4453" coordsize="762,897">
              <v:shape style="position:absolute;left:12066;top:4453;width:762;height:897" coordorigin="12066,4453" coordsize="762,897" path="m12248,4801l12082,4801,12082,4807,12084,4809,12089,4811,12089,4896,12087,4896,12084,4897,12082,4898,12082,4904,12084,4904,12088,4905,12088,4908,12089,5350,12801,5350,12801,5103,12828,5103,12754,4956,12638,4956,12638,4951,12243,4951,12243,4903,12247,4903,12248,4898,12243,4898,12243,4808,12247,4808,12248,4807,12248,4801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640,4947l12618,4947,12618,4951,12640,4951,12640,4947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247,4903l12243,4903,12246,4908,12247,4903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248,4898l12243,4898,12248,4898,12248,4898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247,4808l12243,4808,12247,4810,12247,4808e" filled="t" fillcolor="#69BADE" stroked="f">
                <v:path arrowok="t"/>
                <v:fill/>
              </v:shape>
              <v:shape style="position:absolute;left:12066;top:4453;width:762;height:897" coordorigin="12066,4453" coordsize="762,897" path="m12173,4453l12172,4470,12171,4498,12170,4515,12160,4519,12170,4526,12168,4543,12167,4567,12164,4567,12163,4574,12104,4700,12066,4738,12071,4744,12078,4744,12078,4748,12089,4751,12089,4801,12243,4801,12243,4751,12256,4748,12256,4744,12262,4744,12268,4738,12203,4629,12179,4573,12178,4567,12175,4567,12175,4525,12184,4519,12175,4515,12173,4453e" filled="t" fillcolor="#69BADE" stroked="f">
                <v:path arrowok="t"/>
                <v:fill/>
              </v:shape>
            </v:group>
            <v:group style="position:absolute;left:12658;top:4980;width:314;height:370" coordorigin="12658,4980" coordsize="314,370">
              <v:shape style="position:absolute;left:12658;top:4980;width:314;height:370" coordorigin="12658,4980" coordsize="314,370" path="m12733,5124l12664,5124,12664,5126,12665,5127,12667,5128,12667,5163,12665,5163,12665,5166,12667,5166,12667,5350,12961,5350,12961,5248,12972,5248,12941,5187,12894,5187,12894,5186,12894,5185,12730,5185,12730,5166,12732,5166,12732,5165,12730,5164,12730,5126,12732,5126,12733,5124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894,5184l12885,5184,12885,5185,12894,5185,12894,5184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732,5166l12730,5166,12732,5167,12732,5166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732,5126l12730,5126,12732,5127,12732,5126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737,5100l12663,5100,12663,5102,12667,5103,12667,5124,12730,5124,12730,5103,12737,5100e" filled="t" fillcolor="#044F96" stroked="f">
                <v:path arrowok="t"/>
                <v:fill/>
              </v:shape>
              <v:shape style="position:absolute;left:12658;top:4980;width:314;height:370" coordorigin="12658,4980" coordsize="314,370" path="m12702,4980l12701,5003,12700,5006,12697,5007,12700,5010,12699,5023,12699,5027,12698,5027,12698,5030,12674,5082,12658,5097,12660,5100,12740,5100,12740,5098,12742,5096,12723,5072,12712,5047,12704,5030,12704,5027,12703,5027,12703,5010,12706,5007,12703,5006,12702,4980e" filled="t" fillcolor="#044F96" stroked="f">
                <v:path arrowok="t"/>
                <v:fill/>
              </v:shape>
            </v:group>
            <v:group style="position:absolute;left:11286;top:4328;width:871;height:1021" coordorigin="11286,4328" coordsize="871,1021">
              <v:shape style="position:absolute;left:11286;top:4328;width:871;height:1021" coordorigin="11286,4328" coordsize="871,1021" path="m11494,4722l11305,4722,11305,4729,11307,4732,11312,4734,11312,4831,11311,4831,11307,4832,11305,4833,11305,4840,11307,4840,11312,4841,11312,4846,11312,5350,12127,5350,12127,5068,12158,5068,12074,4900,11941,4900,11941,4894,11489,4894,11489,4839,11494,4839,11495,4833,11489,4833,11489,4731,11494,4731,11494,4729,11494,4722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943,4889l11918,4889,11918,4894,11943,4894,11943,4889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494,4839l11489,4839,11492,4844,11494,4839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495,4833l11489,4833,11495,4833,11495,4833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494,4731l11489,4731,11494,4732,11494,4731e" filled="t" fillcolor="#006381" stroked="f">
                <v:path arrowok="t"/>
                <v:fill/>
              </v:shape>
              <v:shape style="position:absolute;left:11286;top:4328;width:871;height:1021" coordorigin="11286,4328" coordsize="871,1021" path="m11409,4328l11408,4351,11407,4379,11405,4395,11395,4400,11405,4409,11403,4431,11402,4454,11398,4455,11397,4462,11331,4607,11286,4650,11293,4657,11301,4657,11301,4661,11313,4665,11312,4722,11489,4722,11489,4665,11504,4661,11504,4657,11511,4657,11518,4650,11477,4602,11439,4514,11414,4455,11411,4454,11411,4406,11422,4400,11411,4395,11409,4328e" filled="t" fillcolor="#006381" stroked="f">
                <v:path arrowok="t"/>
                <v:fill/>
              </v:shape>
            </v:group>
            <v:group style="position:absolute;left:5664;top:4980;width:314;height:370" coordorigin="5664,4980" coordsize="314,370">
              <v:shape style="position:absolute;left:5664;top:4980;width:314;height:370" coordorigin="5664,4980" coordsize="314,370" path="m5739,5124l5671,5124,5671,5126,5672,5127,5674,5128,5674,5163,5672,5163,5672,5166,5674,5166,5674,5350,5968,5350,5968,5248,5979,5248,5948,5187,5900,5187,5900,5186,5901,5185,5737,5185,5737,5166,5739,5166,5739,5165,5737,5164,5737,5126,5739,5126,5739,5124e" filled="t" fillcolor="#94D6DA" stroked="f">
                <v:path arrowok="t"/>
                <v:fill/>
              </v:shape>
              <v:shape style="position:absolute;left:5664;top:4980;width:314;height:370" coordorigin="5664,4980" coordsize="314,370" path="m5901,5184l5892,5184,5892,5185,5901,5185,5901,5184e" filled="t" fillcolor="#94D6DA" stroked="f">
                <v:path arrowok="t"/>
                <v:fill/>
              </v:shape>
              <v:shape style="position:absolute;left:5664;top:4980;width:314;height:370" coordorigin="5664,4980" coordsize="314,370" path="m5739,5166l5737,5166,5739,5167,5739,5166e" filled="t" fillcolor="#94D6DA" stroked="f">
                <v:path arrowok="t"/>
                <v:fill/>
              </v:shape>
              <v:shape style="position:absolute;left:5664;top:4980;width:314;height:370" coordorigin="5664,4980" coordsize="314,370" path="m5739,5126l5737,5126,5739,5127,5739,5126e" filled="t" fillcolor="#94D6DA" stroked="f">
                <v:path arrowok="t"/>
                <v:fill/>
              </v:shape>
              <v:shape style="position:absolute;left:5664;top:4980;width:314;height:370" coordorigin="5664,4980" coordsize="314,370" path="m5744,5100l5669,5100,5669,5102,5674,5103,5674,5124,5737,5124,5737,5103,5744,5100e" filled="t" fillcolor="#94D6DA" stroked="f">
                <v:path arrowok="t"/>
                <v:fill/>
              </v:shape>
              <v:shape style="position:absolute;left:5664;top:4980;width:314;height:370" coordorigin="5664,4980" coordsize="314,370" path="m5709,4980l5708,5003,5707,5006,5703,5007,5707,5010,5706,5023,5706,5027,5705,5027,5704,5030,5680,5082,5664,5097,5667,5100,5747,5100,5747,5098,5749,5096,5729,5072,5718,5047,5711,5030,5710,5027,5709,5027,5709,5010,5713,5007,5709,5006,5709,4980e" filled="t" fillcolor="#94D6DA" stroked="f">
                <v:path arrowok="t"/>
                <v:fill/>
              </v:shape>
            </v:group>
            <v:group style="position:absolute;left:10517;top:4328;width:871;height:1021" coordorigin="10517,4328" coordsize="871,1021">
              <v:shape style="position:absolute;left:10517;top:4328;width:871;height:1021" coordorigin="10517,4328" coordsize="871,1021" path="m10725,4722l10536,4722,10535,4729,10538,4732,10543,4734,10543,4831,10541,4831,10538,4832,10535,4833,10536,4840,10538,4840,10542,4841,10543,4846,10543,5350,11358,5350,11358,5068,11388,5068,11304,4900,11171,4900,11171,4894,10719,4894,10719,4839,10724,4839,10725,4833,10719,4833,10719,4731,10724,4731,10725,4729,10725,4722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1173,4889l11148,4889,11148,4894,11173,4894,11173,4889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0724,4839l10719,4839,10723,4844,10724,4839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0726,4833l10719,4833,10725,4833,10726,4833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0724,4731l10719,4731,10724,4732,10724,4731e" filled="t" fillcolor="#66B345" stroked="f">
                <v:path arrowok="t"/>
                <v:fill/>
              </v:shape>
              <v:shape style="position:absolute;left:10517;top:4328;width:871;height:1021" coordorigin="10517,4328" coordsize="871,1021" path="m10639,4328l10638,4351,10637,4379,10635,4395,10625,4400,10635,4409,10634,4431,10633,4454,10629,4455,10628,4462,10561,4607,10517,4650,10523,4657,10531,4657,10531,4661,10543,4665,10543,4722,10719,4722,10719,4665,10735,4661,10735,4657,10742,4657,10748,4650,10708,4602,10669,4514,10645,4455,10642,4454,10642,4406,10652,4400,10642,4395,10639,4328e" filled="t" fillcolor="#66B345" stroked="f">
                <v:path arrowok="t"/>
                <v:fill/>
              </v:shape>
            </v:group>
            <v:group style="position:absolute;left:9693;top:4194;width:981;height:1155" coordorigin="9693,4194" coordsize="981,1155">
              <v:shape style="position:absolute;left:9693;top:4194;width:981;height:1155" coordorigin="9693,4194" coordsize="981,1155" path="m9927,4644l9714,4644,9713,4651,9716,4654,9722,4656,9722,4765,9720,4766,9716,4766,9713,4768,9714,4775,9716,4775,9721,4777,9722,4782,9722,5350,10639,5350,10639,5032,10674,5032,10579,4843,10430,4843,10430,4836,9920,4836,9920,4775,9926,4775,9928,4768,9920,4768,9920,4653,9927,4653,9927,4651,9927,4644e" filled="t" fillcolor="#BCD85F" stroked="f">
                <v:path arrowok="t"/>
                <v:fill/>
              </v:shape>
              <v:shape style="position:absolute;left:9693;top:4194;width:981;height:1155" coordorigin="9693,4194" coordsize="981,1155" path="m10432,4831l10404,4831,10404,4836,10432,4836,10432,4831e" filled="t" fillcolor="#BCD85F" stroked="f">
                <v:path arrowok="t"/>
                <v:fill/>
              </v:shape>
              <v:shape style="position:absolute;left:9693;top:4194;width:981;height:1155" coordorigin="9693,4194" coordsize="981,1155" path="m9926,4775l9920,4775,9925,4780,9926,4775e" filled="t" fillcolor="#BCD85F" stroked="f">
                <v:path arrowok="t"/>
                <v:fill/>
              </v:shape>
              <v:shape style="position:absolute;left:9693;top:4194;width:981;height:1155" coordorigin="9693,4194" coordsize="981,1155" path="m9928,4768l9920,4768,9928,4768,9928,4768e" filled="t" fillcolor="#BCD85F" stroked="f">
                <v:path arrowok="t"/>
                <v:fill/>
              </v:shape>
              <v:shape style="position:absolute;left:9693;top:4194;width:981;height:1155" coordorigin="9693,4194" coordsize="981,1155" path="m9927,4653l9920,4653,9926,4654,9927,4653e" filled="t" fillcolor="#BCD85F" stroked="f">
                <v:path arrowok="t"/>
                <v:fill/>
              </v:shape>
              <v:shape style="position:absolute;left:9693;top:4194;width:981;height:1155" coordorigin="9693,4194" coordsize="981,1155" path="m9831,4194l9828,4260,9815,4280,9826,4295,9824,4319,9823,4341,9819,4342,9818,4351,9743,4514,9693,4562,9700,4570,9709,4570,9709,4575,9722,4578,9722,4644,9920,4644,9920,4579,9938,4575,9938,4569,9946,4569,9953,4562,9908,4509,9860,4400,9837,4342,9833,4341,9833,4288,9845,4281,9833,4275,9831,4194e" filled="t" fillcolor="#BCD85F" stroked="f">
                <v:path arrowok="t"/>
                <v:fill/>
              </v:shape>
            </v:group>
            <v:group style="position:absolute;left:9833;top:2379;width:2;height:1724" coordorigin="9833,2379" coordsize="2,1724">
              <v:shape style="position:absolute;left:9833;top:2379;width:2;height:1724" coordorigin="9833,2379" coordsize="0,1724" path="m9833,4103l9833,2379e" filled="f" stroked="t" strokeweight=".846pt" strokecolor="#BCD85F">
                <v:path arrowok="t"/>
              </v:shape>
            </v:group>
            <v:group style="position:absolute;left:11144;top:3167;width:2;height:1606" coordorigin="11144,3167" coordsize="2,1606">
              <v:shape style="position:absolute;left:11144;top:3167;width:2;height:1606" coordorigin="11144,3167" coordsize="0,1606" path="m11144,4773l11144,3167e" filled="f" stroked="t" strokeweight=".924pt" strokecolor="#66B345">
                <v:path arrowok="t"/>
              </v:shape>
            </v:group>
            <v:group style="position:absolute;left:12363;top:1789;width:1260;height:2974" coordorigin="12363,1789" coordsize="1260,2974">
              <v:shape style="position:absolute;left:12363;top:1789;width:1260;height:2974" coordorigin="12363,1789" coordsize="1260,2974" path="m13623,1789l13623,4764,12363,4764e" filled="f" stroked="t" strokeweight=".924pt" strokecolor="#69BADE">
                <v:path arrowok="t"/>
              </v:shape>
            </v:group>
            <v:group style="position:absolute;left:11485;top:2091;width:897;height:2246" coordorigin="11485,2091" coordsize="897,2246">
              <v:shape style="position:absolute;left:11485;top:2091;width:897;height:2246" coordorigin="11485,2091" coordsize="897,2246" path="m12383,2091l12383,4337,11485,4337e" filled="f" stroked="t" strokeweight=".924pt" strokecolor="#006381">
                <v:path arrowok="t"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stärke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Gemeinschaf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trage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mi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Ihre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m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solidarischen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Beitra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daz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u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1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bei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das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Evangelisch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Landeskirch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3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Bade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auch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langfristi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ein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lebendig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8"/>
          <w:w w:val="100"/>
        </w:rPr>
        <w:t>K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irch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fü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di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Mensche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2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vo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Or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0"/>
        </w:rPr>
        <w:t>sei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4"/>
          <w:szCs w:val="14"/>
          <w:color w:val="231F20"/>
          <w:spacing w:val="-3"/>
          <w:w w:val="105"/>
        </w:rPr>
        <w:t>kann.</w:t>
      </w:r>
      <w:r>
        <w:rPr>
          <w:rFonts w:ascii="Trebuchet MS" w:hAnsi="Trebuchet MS" w:cs="Trebuchet MS" w:eastAsia="Trebuchet MS"/>
          <w:sz w:val="14"/>
          <w:szCs w:val="14"/>
          <w:color w:val="000000"/>
          <w:spacing w:val="0"/>
          <w:w w:val="10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/>
        <w:br w:type="column"/>
      </w:r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717EBD"/>
          <w:spacing w:val="-3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-9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717EBD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1"/>
          <w:b/>
          <w:bCs/>
        </w:rPr>
        <w:t>GOTTESDIENSTE,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1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SEELSORG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LEBENSBEGLEI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150" w:lineRule="atLeast"/>
        <w:ind w:right="8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Gottesdienst,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0"/>
        </w:rPr>
        <w:t>P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ersona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BCD85F"/>
          <w:spacing w:val="0"/>
          <w:w w:val="100"/>
          <w:b/>
          <w:bCs/>
        </w:rPr>
        <w:t>9</w: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BCD85F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KINDER,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JUGEN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0"/>
          <w:w w:val="104"/>
          <w:b/>
          <w:bCs/>
        </w:rPr>
        <w:t>F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AMILIE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indertages-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einrichtungen,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inder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left="19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66B345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66B345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left="19" w:right="25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KIRCH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IN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DEUTSCHLAND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WE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WEITE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ENGA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GEMENT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19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Unterstützung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25" w:lineRule="exact"/>
        <w:ind w:left="19" w:right="-6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2"/>
          <w:position w:val="-10"/>
        </w:rPr>
        <w:t>finanzschwäch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2"/>
          <w:position w:val="-1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position w:val="-1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  <w:position w:val="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006381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06381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GEBÄUDE-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UNTERHA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  <w:b/>
          <w:bCs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150" w:lineRule="atLeast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meinderäume,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Pfarrhäuser;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viele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denkmal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geschütz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left="27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69BADE"/>
          <w:spacing w:val="0"/>
          <w:w w:val="100"/>
          <w:b/>
          <w:bCs/>
        </w:rPr>
        <w:t>7</w:t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69BADE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0" w:lineRule="auto"/>
        <w:ind w:left="27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DIAKONIE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2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left="27"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1"/>
          <w:w w:val="104"/>
        </w:rPr>
        <w:t>Diako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stationen,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Altenheime,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Krankenhäuse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Sozialarbeit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4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8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72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KOSTEN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KIRCHEN-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STEUER-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ERHEBUNG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150" w:lineRule="atLeast"/>
        <w:ind w:right="568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Zahlun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staatliche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Finanzverwal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800"/>
          <w:cols w:num="7" w:equalWidth="0">
            <w:col w:w="4911" w:space="786"/>
            <w:col w:w="1010" w:space="2298"/>
            <w:col w:w="848" w:space="410"/>
            <w:col w:w="978" w:space="308"/>
            <w:col w:w="915" w:space="289"/>
            <w:col w:w="914" w:space="430"/>
            <w:col w:w="1443"/>
          </w:cols>
        </w:sectPr>
      </w:pPr>
      <w:rPr/>
    </w:p>
    <w:p>
      <w:pPr>
        <w:spacing w:before="0" w:after="0" w:line="161" w:lineRule="exact"/>
        <w:ind w:left="561"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  <w:position w:val="1"/>
        </w:rPr>
        <w:t>2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8"/>
          <w:w w:val="100"/>
          <w:b/>
          <w:bCs/>
          <w:position w:val="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  <w:position w:val="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0" w:lineRule="auto"/>
        <w:ind w:left="561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BER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6"/>
          <w:w w:val="104"/>
          <w:b/>
          <w:bCs/>
        </w:rPr>
        <w:t>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240" w:lineRule="auto"/>
        <w:ind w:left="561"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&amp;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SEELSORGE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left="561"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Krankenhaus-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Altenheim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seelsorge,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elefon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Notfallseelsorge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161" w:lineRule="exact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0"/>
          <w:w w:val="100"/>
          <w:b/>
          <w:bCs/>
          <w:position w:val="1"/>
        </w:rPr>
        <w:t>3</w:t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-8"/>
          <w:w w:val="100"/>
          <w:b/>
          <w:bCs/>
          <w:position w:val="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94D6DA"/>
          <w:spacing w:val="-3"/>
          <w:w w:val="100"/>
          <w:b/>
          <w:bCs/>
          <w:position w:val="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1" w:lineRule="auto"/>
        <w:ind w:right="85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KIRCHENMUSIK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KU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TUR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Chöre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Orcheste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onzerte,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Theate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Ausstellungen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156" w:lineRule="exact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  <w:position w:val="1"/>
        </w:rPr>
        <w:t>1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0"/>
          <w:w w:val="100"/>
          <w:b/>
          <w:bCs/>
          <w:position w:val="1"/>
        </w:rPr>
        <w:t>0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9"/>
          <w:w w:val="100"/>
          <w:b/>
          <w:bCs/>
          <w:position w:val="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044F96"/>
          <w:spacing w:val="-3"/>
          <w:w w:val="100"/>
          <w:b/>
          <w:bCs/>
          <w:position w:val="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241" w:lineRule="auto"/>
        <w:ind w:right="1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LEITUN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VE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  <w:b/>
          <w:bCs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0"/>
          <w:w w:val="104"/>
          <w:b/>
          <w:bCs/>
        </w:rPr>
        <w:t>W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A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13"/>
          <w:w w:val="104"/>
          <w:b/>
          <w:bCs/>
        </w:rPr>
        <w:t>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Zentral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Auf-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gabe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wi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irchenleitung,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echnungsprü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fung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</w:rPr>
        <w:t>P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ersonal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verwaltung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161" w:lineRule="exact"/>
        <w:ind w:right="-20"/>
        <w:jc w:val="left"/>
        <w:rPr>
          <w:rFonts w:ascii="Trebuchet MS" w:hAnsi="Trebuchet MS" w:cs="Trebuchet MS" w:eastAsia="Trebuchet MS"/>
          <w:sz w:val="17"/>
          <w:szCs w:val="17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3"/>
          <w:w w:val="100"/>
          <w:b/>
          <w:bCs/>
          <w:position w:val="1"/>
        </w:rPr>
        <w:t>1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0"/>
          <w:w w:val="100"/>
          <w:b/>
          <w:bCs/>
          <w:position w:val="1"/>
        </w:rPr>
        <w:t>2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9"/>
          <w:w w:val="100"/>
          <w:b/>
          <w:bCs/>
          <w:position w:val="1"/>
        </w:rPr>
        <w:t> </w:t>
      </w:r>
      <w:r>
        <w:rPr>
          <w:rFonts w:ascii="Trebuchet MS" w:hAnsi="Trebuchet MS" w:cs="Trebuchet MS" w:eastAsia="Trebuchet MS"/>
          <w:sz w:val="17"/>
          <w:szCs w:val="17"/>
          <w:color w:val="82CA9C"/>
          <w:spacing w:val="-3"/>
          <w:w w:val="100"/>
          <w:b/>
          <w:bCs/>
          <w:position w:val="1"/>
        </w:rPr>
        <w:t>EURO</w:t>
      </w:r>
      <w:r>
        <w:rPr>
          <w:rFonts w:ascii="Trebuchet MS" w:hAnsi="Trebuchet MS" w:cs="Trebuchet MS" w:eastAsia="Trebuchet MS"/>
          <w:sz w:val="17"/>
          <w:szCs w:val="17"/>
          <w:color w:val="000000"/>
          <w:spacing w:val="0"/>
          <w:w w:val="100"/>
          <w:position w:val="0"/>
        </w:rPr>
      </w:r>
    </w:p>
    <w:p>
      <w:pPr>
        <w:spacing w:before="18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41" w:lineRule="auto"/>
        <w:ind w:right="168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b/>
          <w:bCs/>
        </w:rPr>
        <w:t>BILDUN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b/>
          <w:bCs/>
        </w:rPr>
        <w:t>ERZIEHUNG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8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eligionsunter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richt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Erwachse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nenbildung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Sch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4"/>
        </w:rPr>
        <w:t>u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len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Hochschulen,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Büchereien,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9"/>
          <w:w w:val="104"/>
        </w:rPr>
        <w:t>W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eiterbildungen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48" w:lineRule="exact"/>
        <w:ind w:right="-2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  <w:position w:val="2"/>
        </w:rPr>
        <w:t>Gemeinde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  <w:position w:val="2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2"/>
          <w:w w:val="100"/>
          <w:position w:val="2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  <w:position w:val="2"/>
        </w:rPr>
        <w:t>inkl.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  <w:position w:val="0"/>
        </w:rPr>
      </w:r>
    </w:p>
    <w:p>
      <w:pPr>
        <w:spacing w:before="5" w:after="0" w:line="248" w:lineRule="auto"/>
        <w:ind w:right="-43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Pfarrerinne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Pfarre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Gemein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dediakoninnen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-diakone,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Gruppe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und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Kreis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Gemeinde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240" w:lineRule="auto"/>
        <w:ind w:right="-6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Jugendgruppen,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248" w:lineRule="auto"/>
        <w:ind w:right="28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Familien-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angebote,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Freizeiten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0" w:after="0" w:line="144" w:lineRule="exact"/>
        <w:ind w:right="-6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evangelischer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248" w:lineRule="auto"/>
        <w:ind w:right="-32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EKD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Zusammen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arbei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mi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and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"/>
          <w:w w:val="104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re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christlichen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0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irche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1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weltweit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vo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Ort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Ent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wicklungshilfe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5" w:after="0" w:line="240" w:lineRule="auto"/>
        <w:ind w:right="-60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ortsbildprägend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spacing w:before="1" w:after="0" w:line="248" w:lineRule="auto"/>
        <w:ind w:right="534"/>
        <w:jc w:val="left"/>
        <w:rPr>
          <w:rFonts w:ascii="Trebuchet MS" w:hAnsi="Trebuchet MS" w:cs="Trebuchet MS" w:eastAsia="Trebuchet MS"/>
          <w:sz w:val="13"/>
          <w:szCs w:val="13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tun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6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dafü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22"/>
          <w:w w:val="104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,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das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4"/>
        </w:rPr>
        <w:t>s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5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si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die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7"/>
          <w:w w:val="104"/>
        </w:rPr>
        <w:t>K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irchensteuer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zusamme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20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mit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0"/>
        </w:rPr>
        <w:t>de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Einkom-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mensteuer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 </w:t>
      </w:r>
      <w:r>
        <w:rPr>
          <w:rFonts w:ascii="Trebuchet MS" w:hAnsi="Trebuchet MS" w:cs="Trebuchet MS" w:eastAsia="Trebuchet MS"/>
          <w:sz w:val="13"/>
          <w:szCs w:val="13"/>
          <w:color w:val="231F20"/>
          <w:spacing w:val="-3"/>
          <w:w w:val="104"/>
        </w:rPr>
        <w:t>erhebt</w:t>
      </w:r>
      <w:r>
        <w:rPr>
          <w:rFonts w:ascii="Trebuchet MS" w:hAnsi="Trebuchet MS" w:cs="Trebuchet MS" w:eastAsia="Trebuchet MS"/>
          <w:sz w:val="13"/>
          <w:szCs w:val="13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800"/>
          <w:cols w:num="9" w:equalWidth="0">
            <w:col w:w="1496" w:space="321"/>
            <w:col w:w="1025" w:space="303"/>
            <w:col w:w="885" w:space="377"/>
            <w:col w:w="1044" w:space="246"/>
            <w:col w:w="983" w:space="2325"/>
            <w:col w:w="935" w:space="343"/>
            <w:col w:w="1002" w:space="265"/>
            <w:col w:w="913" w:space="1635"/>
            <w:col w:w="1442"/>
          </w:cols>
        </w:sectPr>
      </w:pPr>
      <w:rPr/>
    </w:p>
    <w:p>
      <w:pPr>
        <w:spacing w:before="7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800"/>
        </w:sectPr>
      </w:pPr>
      <w:rPr/>
    </w:p>
    <w:p>
      <w:pPr>
        <w:spacing w:before="26" w:after="0" w:line="340" w:lineRule="exact"/>
        <w:ind w:left="5103" w:right="-86"/>
        <w:jc w:val="left"/>
        <w:tabs>
          <w:tab w:pos="7940" w:val="left"/>
        </w:tabs>
        <w:rPr>
          <w:rFonts w:ascii="Trebuchet MS" w:hAnsi="Trebuchet MS" w:cs="Trebuchet MS" w:eastAsia="Trebuchet MS"/>
          <w:sz w:val="30"/>
          <w:szCs w:val="30"/>
        </w:rPr>
      </w:pPr>
      <w:rPr/>
      <w:r>
        <w:rPr>
          <w:rFonts w:ascii="Trebuchet MS" w:hAnsi="Trebuchet MS" w:cs="Trebuchet MS" w:eastAsia="Trebuchet MS"/>
          <w:sz w:val="30"/>
          <w:szCs w:val="30"/>
          <w:color w:val="FFFFFF"/>
          <w:spacing w:val="-26"/>
          <w:w w:val="100"/>
          <w:b/>
          <w:bCs/>
          <w:position w:val="-1"/>
        </w:rPr>
        <w:t>1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5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0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19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-3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1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-2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0"/>
          <w:w w:val="100"/>
          <w:b/>
          <w:bCs/>
          <w:position w:val="-1"/>
        </w:rPr>
        <w:t>O</w:t>
      </w:r>
      <w:r>
        <w:rPr>
          <w:rFonts w:ascii="Trebuchet MS" w:hAnsi="Trebuchet MS" w:cs="Trebuchet MS" w:eastAsia="Trebuchet MS"/>
          <w:sz w:val="30"/>
          <w:szCs w:val="30"/>
          <w:color w:val="FFFFFF"/>
          <w:spacing w:val="2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3"/>
          <w:w w:val="100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1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2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7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0"/>
          <w:w w:val="100"/>
          <w:b/>
          <w:bCs/>
          <w:position w:val="-1"/>
        </w:rPr>
        <w:tab/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2"/>
          <w:w w:val="102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2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5"/>
          <w:w w:val="102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2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2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2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2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2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1"/>
          <w:w w:val="102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6"/>
          <w:w w:val="102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2"/>
          <w:w w:val="102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30"/>
          <w:szCs w:val="30"/>
          <w:color w:val="C3DEEF"/>
          <w:spacing w:val="-4"/>
          <w:w w:val="102"/>
          <w:b/>
          <w:bCs/>
          <w:position w:val="-1"/>
        </w:rPr>
        <w:t>ER</w:t>
      </w:r>
      <w:r>
        <w:rPr>
          <w:rFonts w:ascii="Trebuchet MS" w:hAnsi="Trebuchet MS" w:cs="Trebuchet MS" w:eastAsia="Trebuchet MS"/>
          <w:sz w:val="30"/>
          <w:szCs w:val="30"/>
          <w:color w:val="000000"/>
          <w:spacing w:val="0"/>
          <w:w w:val="100"/>
          <w:position w:val="0"/>
        </w:rPr>
      </w:r>
    </w:p>
    <w:p>
      <w:pPr>
        <w:spacing w:before="0" w:after="0" w:line="190" w:lineRule="exact"/>
        <w:jc w:val="left"/>
        <w:rPr>
          <w:sz w:val="19"/>
          <w:szCs w:val="19"/>
        </w:rPr>
      </w:pPr>
      <w:rPr/>
      <w:r>
        <w:rPr/>
        <w:br w:type="column"/>
      </w:r>
      <w:r>
        <w:rPr>
          <w:sz w:val="19"/>
          <w:szCs w:val="19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Zahlen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Zuordnungen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der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Bereiche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haben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sich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gegenüber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2014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leicht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color w:val="231F20"/>
          <w:spacing w:val="0"/>
          <w:w w:val="100"/>
        </w:rPr>
        <w:t>verändert.</w:t>
      </w:r>
      <w:r>
        <w:rPr>
          <w:rFonts w:ascii="Trebuchet MS" w:hAnsi="Trebuchet MS" w:cs="Trebuchet MS" w:eastAsia="Trebuchet MS"/>
          <w:sz w:val="9"/>
          <w:szCs w:val="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800"/>
          <w:cols w:num="2" w:equalWidth="0">
            <w:col w:w="10235" w:space="426"/>
            <w:col w:w="4879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type w:val="continuous"/>
          <w:pgSz w:w="16800" w:h="11920" w:orient="landscape"/>
          <w:pgMar w:top="160" w:bottom="280" w:left="460" w:right="800"/>
        </w:sectPr>
      </w:pPr>
      <w:rPr/>
    </w:p>
    <w:p>
      <w:pPr>
        <w:spacing w:before="33" w:after="0" w:line="305" w:lineRule="auto"/>
        <w:ind w:left="121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agier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sich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Seelso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onie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Jugenda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leitung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Bildung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Entwicklungsa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ultu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</w:t>
      </w:r>
      <w:r>
        <w:rPr>
          <w:rFonts w:ascii="Cambria" w:hAnsi="Cambria" w:cs="Cambria" w:eastAsia="Cambria"/>
          <w:sz w:val="19"/>
          <w:szCs w:val="19"/>
          <w:color w:val="58595B"/>
          <w:spacing w:val="-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schutz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Viel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erstaunlic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und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gib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lässlichen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-2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Sie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äg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esentlic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ermö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lich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Men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lebba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ande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305" w:lineRule="auto"/>
        <w:ind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anisatio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allen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Lebenslage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44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onzentrie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en,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ohn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ständi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ringen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4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Glaube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Hoffnun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Liebe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(1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orinthe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)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Gesellschaft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ahle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lassen.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right="441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hyperlink r:id="rId7"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ww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17"/>
            <w:w w:val="105"/>
          </w:rPr>
          <w:t>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.ki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5"/>
            <w:w w:val="105"/>
          </w:rPr>
          <w:t>r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chens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4"/>
            <w:w w:val="105"/>
          </w:rPr>
          <w:t>t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euer-wi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3"/>
            <w:w w:val="105"/>
          </w:rPr>
          <w:t>r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k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1"/>
            <w:w w:val="105"/>
          </w:rPr>
          <w:t>t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.de</w:t>
        </w:r>
        <w:r>
          <w:rPr>
            <w:rFonts w:ascii="Cambria" w:hAnsi="Cambria" w:cs="Cambria" w:eastAsia="Cambria"/>
            <w:sz w:val="19"/>
            <w:szCs w:val="19"/>
            <w:color w:val="000000"/>
            <w:spacing w:val="0"/>
            <w:w w:val="100"/>
          </w:rPr>
        </w:r>
      </w:hyperlink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br w:type="column"/>
      </w:r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20"/>
          <w:szCs w:val="20"/>
        </w:rPr>
      </w:pPr>
      <w:rPr/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Hier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4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ist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Platz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zur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3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Konkretisierung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14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im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2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Blick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auf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die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-3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eigene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 </w:t>
      </w:r>
      <w:r>
        <w:rPr>
          <w:rFonts w:ascii="Trebuchet MS" w:hAnsi="Trebuchet MS" w:cs="Trebuchet MS" w:eastAsia="Trebuchet MS"/>
          <w:sz w:val="20"/>
          <w:szCs w:val="20"/>
          <w:color w:val="58595B"/>
          <w:spacing w:val="0"/>
          <w:w w:val="100"/>
          <w:i/>
        </w:rPr>
        <w:t>Kirchengemeinde.</w:t>
      </w:r>
      <w:r>
        <w:rPr>
          <w:rFonts w:ascii="Trebuchet MS" w:hAnsi="Trebuchet MS" w:cs="Trebuchet MS" w:eastAsia="Trebuchet MS"/>
          <w:sz w:val="20"/>
          <w:szCs w:val="20"/>
          <w:color w:val="000000"/>
          <w:spacing w:val="0"/>
          <w:w w:val="100"/>
        </w:rPr>
      </w:r>
    </w:p>
    <w:sectPr>
      <w:type w:val="continuous"/>
      <w:pgSz w:w="16800" w:h="11920" w:orient="landscape"/>
      <w:pgMar w:top="160" w:bottom="280" w:left="460" w:right="800"/>
      <w:cols w:num="3" w:equalWidth="0">
        <w:col w:w="3573" w:space="339"/>
        <w:col w:w="3452" w:space="1209"/>
        <w:col w:w="696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kirchensteuer-wirkt.de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2023-02-09T14:44:39Z</dcterms:created>
  <dcterms:modified xsi:type="dcterms:W3CDTF">2023-02-09T14:44:39Z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2023-02-09T00:00:00Z</vt:filetime>
  </property>
</Properties>
</file>